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7A17" w14:textId="29A5C8BE" w:rsidR="00362402" w:rsidRPr="00BE1B74" w:rsidRDefault="00362402" w:rsidP="00362402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 w:rsidR="002D538D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="00EB0B2D" w:rsidRPr="00EB0B2D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A319A7" w:rsidRPr="00A319A7">
        <w:t xml:space="preserve"> </w:t>
      </w:r>
      <w:r w:rsidR="00A319A7" w:rsidRPr="00A319A7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2301418</w:t>
      </w:r>
    </w:p>
    <w:p w14:paraId="464DA89C" w14:textId="2E874089" w:rsidR="00362402" w:rsidRPr="00BE1B74" w:rsidRDefault="002D538D" w:rsidP="0036240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</w:t>
      </w:r>
      <w:r w:rsidR="00F30FF2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.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="00E327C6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th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476BD691" w14:textId="55992E01" w:rsidR="00466590" w:rsidRPr="00BE1B74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ab/>
      </w:r>
    </w:p>
    <w:p w14:paraId="0F134D7F" w14:textId="6D8E2D3F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Agenda item:</w:t>
      </w:r>
      <w:r w:rsidRPr="00BE1B74">
        <w:rPr>
          <w:rFonts w:ascii="Arial" w:eastAsia="MS Mincho" w:hAnsi="Arial"/>
          <w:sz w:val="24"/>
          <w:lang w:val="en-US"/>
        </w:rPr>
        <w:tab/>
      </w:r>
      <w:r w:rsidR="003E0645" w:rsidRPr="00BE1B74">
        <w:rPr>
          <w:rFonts w:ascii="Arial" w:eastAsia="MS Mincho" w:hAnsi="Arial"/>
          <w:sz w:val="24"/>
          <w:lang w:val="en-US"/>
        </w:rPr>
        <w:t>9.5.</w:t>
      </w:r>
      <w:r w:rsidR="008B3470" w:rsidRPr="00BE1B74">
        <w:rPr>
          <w:rFonts w:ascii="Arial" w:eastAsia="MS Mincho" w:hAnsi="Arial"/>
          <w:sz w:val="24"/>
          <w:lang w:val="en-US"/>
        </w:rPr>
        <w:t>1.</w:t>
      </w:r>
      <w:r w:rsidR="007B6DB4">
        <w:rPr>
          <w:rFonts w:ascii="Arial" w:eastAsia="MS Mincho" w:hAnsi="Arial"/>
          <w:sz w:val="24"/>
          <w:lang w:val="en-US"/>
        </w:rPr>
        <w:t>2</w:t>
      </w:r>
    </w:p>
    <w:p w14:paraId="7290CC49" w14:textId="77777777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 xml:space="preserve">Source: </w:t>
      </w:r>
      <w:r w:rsidRPr="00BE1B74">
        <w:rPr>
          <w:rFonts w:ascii="Arial" w:eastAsia="MS Mincho" w:hAnsi="Arial"/>
          <w:b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>Q</w:t>
      </w:r>
      <w:r w:rsidRPr="00BE1B74">
        <w:rPr>
          <w:rFonts w:ascii="Arial" w:eastAsia="MS Mincho" w:hAnsi="Arial"/>
          <w:sz w:val="24"/>
          <w:lang w:val="en-US" w:eastAsia="ja-JP"/>
        </w:rPr>
        <w:t>ualcomm</w:t>
      </w:r>
      <w:r w:rsidRPr="00BE1B74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BE1B74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5CA3C7F2" w:rsidR="00466590" w:rsidRPr="00BE1B74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Title:</w:t>
      </w:r>
      <w:r w:rsidRPr="00BE1B74">
        <w:rPr>
          <w:rFonts w:ascii="Arial" w:eastAsia="MS Mincho" w:hAnsi="Arial"/>
          <w:sz w:val="24"/>
          <w:lang w:val="en-US"/>
        </w:rPr>
        <w:t xml:space="preserve"> </w:t>
      </w:r>
      <w:r w:rsidRPr="00BE1B74">
        <w:rPr>
          <w:rFonts w:ascii="Arial" w:eastAsia="MS Mincho" w:hAnsi="Arial"/>
          <w:sz w:val="24"/>
          <w:lang w:val="en-US"/>
        </w:rPr>
        <w:tab/>
      </w:r>
      <w:r w:rsidR="007B6DB4" w:rsidRPr="007B6DB4">
        <w:rPr>
          <w:rFonts w:ascii="Arial" w:eastAsia="MS Mincho" w:hAnsi="Arial"/>
          <w:sz w:val="24"/>
          <w:lang w:val="en-US"/>
        </w:rPr>
        <w:t>Measurements and Reporting for SL Positioning</w:t>
      </w:r>
    </w:p>
    <w:p w14:paraId="0FD7FABF" w14:textId="77777777" w:rsidR="00466590" w:rsidRPr="00BE1B74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>Document for:</w:t>
      </w:r>
      <w:r w:rsidRPr="00BE1B74">
        <w:rPr>
          <w:rFonts w:ascii="Arial" w:eastAsia="MS Mincho" w:hAnsi="Arial"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BE1B74" w:rsidRDefault="00466590" w:rsidP="00B56952">
      <w:pPr>
        <w:pStyle w:val="Heading1"/>
        <w:rPr>
          <w:lang w:val="en-US"/>
        </w:rPr>
      </w:pPr>
      <w:r w:rsidRPr="00B56952">
        <w:t>Introduction</w:t>
      </w:r>
    </w:p>
    <w:p w14:paraId="5233A0EE" w14:textId="0028FA60" w:rsidR="00DF2E13" w:rsidRPr="00BE1B74" w:rsidRDefault="008B666C" w:rsidP="00DF2E13">
      <w:pPr>
        <w:rPr>
          <w:lang w:val="en-US"/>
        </w:rPr>
      </w:pPr>
      <w:r>
        <w:rPr>
          <w:lang w:val="en-US"/>
        </w:rPr>
        <w:t xml:space="preserve">A work item has been agreed for </w:t>
      </w:r>
      <w:r w:rsidR="009B6CDC">
        <w:rPr>
          <w:lang w:val="en-US"/>
        </w:rPr>
        <w:t xml:space="preserve">positioning </w:t>
      </w:r>
      <w:r w:rsidR="003A1014">
        <w:rPr>
          <w:lang w:val="en-US"/>
        </w:rPr>
        <w:t xml:space="preserve">in RAN #98-e with the following objective for sidelink positioning </w:t>
      </w:r>
      <w:r w:rsidR="003A1014">
        <w:rPr>
          <w:lang w:val="en-US"/>
        </w:rPr>
        <w:fldChar w:fldCharType="begin"/>
      </w:r>
      <w:r w:rsidR="003A1014">
        <w:rPr>
          <w:lang w:val="en-US"/>
        </w:rPr>
        <w:instrText xml:space="preserve"> REF _Ref127257816 \r \h </w:instrText>
      </w:r>
      <w:r w:rsidR="003A1014">
        <w:rPr>
          <w:lang w:val="en-US"/>
        </w:rPr>
      </w:r>
      <w:r w:rsidR="003A1014">
        <w:rPr>
          <w:lang w:val="en-US"/>
        </w:rPr>
        <w:fldChar w:fldCharType="separate"/>
      </w:r>
      <w:r w:rsidR="003A1014">
        <w:rPr>
          <w:lang w:val="en-US"/>
        </w:rPr>
        <w:t>[1]</w:t>
      </w:r>
      <w:r w:rsidR="003A1014">
        <w:rPr>
          <w:lang w:val="en-US"/>
        </w:rPr>
        <w:fldChar w:fldCharType="end"/>
      </w:r>
      <w:r w:rsidR="00047BFA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E13" w:rsidRPr="00BE1B74" w14:paraId="4031221F" w14:textId="77777777" w:rsidTr="00BE74CF">
        <w:tc>
          <w:tcPr>
            <w:tcW w:w="9629" w:type="dxa"/>
          </w:tcPr>
          <w:p w14:paraId="0EFFFDAA" w14:textId="77777777" w:rsidR="00556C72" w:rsidRPr="00077148" w:rsidRDefault="00556C72" w:rsidP="00556C72">
            <w:pPr>
              <w:numPr>
                <w:ilvl w:val="0"/>
                <w:numId w:val="33"/>
              </w:numPr>
              <w:spacing w:after="0" w:line="276" w:lineRule="auto"/>
              <w:ind w:left="714" w:hanging="357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solutions for support of sidelink positioning (including ranging) in NR systems, including the following [RAN1, RAN2, RAN3, RAN4]:</w:t>
            </w:r>
          </w:p>
          <w:p w14:paraId="0DB32992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sidelink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2D4E6C1B" w14:textId="77777777" w:rsidR="00556C72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349605C6" w14:textId="77777777" w:rsidR="00556C72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524D29">
              <w:rPr>
                <w:lang w:val="en-US" w:eastAsia="ko-KR"/>
              </w:rPr>
              <w:t xml:space="preserve">SL PRS transmission in FR2 is not precluded but no FR2 specific </w:t>
            </w:r>
            <w:r w:rsidRPr="005B6B43">
              <w:rPr>
                <w:lang w:val="en-US" w:eastAsia="ko-KR"/>
              </w:rPr>
              <w:t>aspects</w:t>
            </w:r>
            <w:r w:rsidRPr="00524D2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will</w:t>
            </w:r>
            <w:r w:rsidRPr="00524D29">
              <w:rPr>
                <w:lang w:val="en-US" w:eastAsia="ko-KR"/>
              </w:rPr>
              <w:t xml:space="preserve"> be specified</w:t>
            </w:r>
            <w:r>
              <w:rPr>
                <w:lang w:val="en-US" w:eastAsia="ko-KR"/>
              </w:rPr>
              <w:t xml:space="preserve">. </w:t>
            </w:r>
          </w:p>
          <w:p w14:paraId="7A685F15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measurements to support RTT-type solutions using SL, SL-AoA</w:t>
            </w:r>
            <w:r w:rsidRPr="00A75785">
              <w:rPr>
                <w:lang w:val="en-US" w:eastAsia="ko-KR"/>
              </w:rPr>
              <w:t>,</w:t>
            </w:r>
            <w:r w:rsidRPr="00077148">
              <w:rPr>
                <w:color w:val="00B0F0"/>
                <w:lang w:val="en-US" w:eastAsia="ko-KR"/>
              </w:rPr>
              <w:t xml:space="preserve"> </w:t>
            </w:r>
            <w:r w:rsidRPr="00A75785">
              <w:rPr>
                <w:lang w:val="en-US" w:eastAsia="ko-KR"/>
              </w:rPr>
              <w:t>and SL-TDOA</w:t>
            </w:r>
            <w:r w:rsidRPr="00077148">
              <w:rPr>
                <w:lang w:val="en-US" w:eastAsia="ko-KR"/>
              </w:rPr>
              <w:t xml:space="preserve"> [RAN1, RAN2].</w:t>
            </w:r>
          </w:p>
          <w:p w14:paraId="1114A6E3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6053087D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6C797BD3" w14:textId="77777777" w:rsidR="00556C72" w:rsidRPr="00077148" w:rsidRDefault="00556C72" w:rsidP="00556C72">
            <w:pPr>
              <w:numPr>
                <w:ilvl w:val="3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For resource allocation mechanism for SL PRS in Scheme 2: </w:t>
            </w:r>
          </w:p>
          <w:p w14:paraId="0B903462" w14:textId="77777777" w:rsidR="00556C72" w:rsidRPr="00801262" w:rsidRDefault="00556C72" w:rsidP="00556C72">
            <w:pPr>
              <w:numPr>
                <w:ilvl w:val="4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bCs/>
              </w:rPr>
              <w:t>S</w:t>
            </w:r>
            <w:r w:rsidRPr="00A4710D">
              <w:rPr>
                <w:bCs/>
              </w:rPr>
              <w:t xml:space="preserve">tudy and </w:t>
            </w:r>
            <w:r w:rsidRPr="00801262">
              <w:rPr>
                <w:bCs/>
              </w:rPr>
              <w:t>specify support of sensing-based resource allocation, and/or a random resource selection [RAN1].</w:t>
            </w:r>
          </w:p>
          <w:p w14:paraId="36364847" w14:textId="77777777" w:rsidR="00556C72" w:rsidRPr="00A75785" w:rsidRDefault="00556C72" w:rsidP="00556C72">
            <w:pPr>
              <w:numPr>
                <w:ilvl w:val="4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801262">
              <w:rPr>
                <w:rFonts w:eastAsia="MS Mincho"/>
                <w:lang w:val="en-US" w:eastAsia="ko-KR"/>
              </w:rPr>
              <w:t>Study and</w:t>
            </w:r>
            <w:r>
              <w:rPr>
                <w:rFonts w:eastAsia="MS Mincho"/>
                <w:lang w:val="en-US" w:eastAsia="ko-KR"/>
              </w:rPr>
              <w:t xml:space="preserve"> </w:t>
            </w:r>
            <w:r w:rsidRPr="00A75785">
              <w:rPr>
                <w:rFonts w:eastAsia="MS Mincho"/>
                <w:lang w:val="en-US" w:eastAsia="ko-KR"/>
              </w:rPr>
              <w:t>specify solutions for congestion control for SL PRS and/or inter-UE coordination</w:t>
            </w:r>
            <w:r w:rsidRPr="00A75785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for SL-PRS </w:t>
            </w:r>
            <w:r w:rsidRPr="00A75785">
              <w:rPr>
                <w:lang w:val="en-US" w:eastAsia="ko-KR"/>
              </w:rPr>
              <w:t>[RAN1]</w:t>
            </w:r>
            <w:r w:rsidRPr="00A75785">
              <w:rPr>
                <w:rFonts w:eastAsia="MS Mincho"/>
                <w:lang w:val="en-US" w:eastAsia="ko-KR"/>
              </w:rPr>
              <w:t>.</w:t>
            </w:r>
          </w:p>
          <w:p w14:paraId="5B7F99DE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Support resource allocation </w:t>
            </w:r>
            <w:r>
              <w:rPr>
                <w:lang w:val="en-US" w:eastAsia="ko-KR"/>
              </w:rPr>
              <w:t xml:space="preserve">for shared </w:t>
            </w:r>
            <w:r w:rsidRPr="00D17DB9">
              <w:rPr>
                <w:lang w:val="en-US" w:eastAsia="ko-KR"/>
              </w:rPr>
              <w:t>resource pool with Rel-16/17/18 sidelink communication</w:t>
            </w:r>
            <w:r>
              <w:rPr>
                <w:lang w:val="en-US" w:eastAsia="ko-KR"/>
              </w:rPr>
              <w:t xml:space="preserve"> and dedicated</w:t>
            </w:r>
            <w:r w:rsidRPr="00077148">
              <w:rPr>
                <w:lang w:val="en-US" w:eastAsia="ko-KR"/>
              </w:rPr>
              <w:t xml:space="preserve"> resource pool for SL PRS [RAN1].</w:t>
            </w:r>
          </w:p>
          <w:p w14:paraId="493EBDD4" w14:textId="77777777" w:rsidR="00556C72" w:rsidRPr="00077148" w:rsidRDefault="00556C72" w:rsidP="00556C72">
            <w:pPr>
              <w:numPr>
                <w:ilvl w:val="3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0705423D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6FCAD7ED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signalling and associated UE behavior for support of unicast, groupcast (not including many to one) and broadcast of SL PRS transmissions [RAN1, RAN2].</w:t>
            </w:r>
          </w:p>
          <w:p w14:paraId="53CAA106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5A5F7F">
              <w:rPr>
                <w:lang w:val="en-US" w:eastAsia="ko-KR"/>
              </w:rPr>
              <w:t xml:space="preserve">Specify reporting signalling and procedures to facilitate support of SL positioning in all coverage </w:t>
            </w:r>
            <w:r>
              <w:rPr>
                <w:lang w:val="en-US" w:eastAsia="ko-KR"/>
              </w:rPr>
              <w:t>scenarios</w:t>
            </w:r>
            <w:r w:rsidRPr="005A5F7F">
              <w:rPr>
                <w:lang w:val="en-US" w:eastAsia="ko-KR"/>
              </w:rPr>
              <w:t xml:space="preserve"> and for PC5-only and joint PC5-Uu scenarios </w:t>
            </w:r>
            <w:r w:rsidRPr="00077148">
              <w:rPr>
                <w:lang w:val="en-US" w:eastAsia="ko-KR"/>
              </w:rPr>
              <w:t xml:space="preserve">[RAN2, RAN3]: </w:t>
            </w:r>
          </w:p>
          <w:p w14:paraId="1F903BD2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DD0043">
              <w:rPr>
                <w:rFonts w:eastAsia="DengXian"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rotocol </w:t>
            </w:r>
            <w:r w:rsidRPr="00DD0043">
              <w:rPr>
                <w:rFonts w:eastAsia="DengXian" w:hint="eastAsia"/>
                <w:lang w:eastAsia="zh-CN"/>
              </w:rPr>
              <w:t xml:space="preserve">and procedures </w:t>
            </w:r>
            <w:r>
              <w:rPr>
                <w:lang w:eastAsia="zh-CN"/>
              </w:rPr>
              <w:t>for SL positioning between UEs (</w:t>
            </w:r>
            <w:r w:rsidRPr="001859ED">
              <w:rPr>
                <w:lang w:eastAsia="zh-CN"/>
              </w:rPr>
              <w:t>Protocol for Sidelink positioning procedures (</w:t>
            </w:r>
            <w:r>
              <w:rPr>
                <w:lang w:eastAsia="zh-CN"/>
              </w:rPr>
              <w:t>SLPP))</w:t>
            </w:r>
            <w:r w:rsidRPr="00077148">
              <w:rPr>
                <w:lang w:val="en-US" w:eastAsia="ko-KR"/>
              </w:rPr>
              <w:t>.</w:t>
            </w:r>
          </w:p>
          <w:p w14:paraId="7B53BC8E" w14:textId="77777777" w:rsidR="00556C72" w:rsidRPr="007A761F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1859ED">
              <w:rPr>
                <w:rFonts w:eastAsia="DengXian"/>
                <w:lang w:eastAsia="zh-CN"/>
              </w:rPr>
              <w:t>protocol and procedures for SL positioning between U</w:t>
            </w:r>
            <w:r>
              <w:rPr>
                <w:rFonts w:eastAsia="DengXian"/>
                <w:lang w:eastAsia="zh-CN"/>
              </w:rPr>
              <w:t>E</w:t>
            </w:r>
            <w:r w:rsidRPr="001859ED">
              <w:rPr>
                <w:rFonts w:eastAsia="DengXian"/>
                <w:lang w:eastAsia="zh-CN"/>
              </w:rPr>
              <w:t>s and LMF</w:t>
            </w:r>
            <w:r>
              <w:rPr>
                <w:rFonts w:eastAsia="MS Mincho"/>
                <w:lang w:eastAsia="zh-CN"/>
              </w:rPr>
              <w:t xml:space="preserve">. </w:t>
            </w:r>
          </w:p>
          <w:p w14:paraId="5675888C" w14:textId="77777777" w:rsidR="00556C72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D3B2D">
              <w:rPr>
                <w:lang w:val="en-US" w:eastAsia="ko-KR"/>
              </w:rPr>
              <w:t>Specify signalling to NG-RAN for</w:t>
            </w:r>
            <w:r w:rsidRPr="00594268" w:rsidDel="00527ADA">
              <w:rPr>
                <w:lang w:val="en-US" w:eastAsia="ko-KR"/>
              </w:rPr>
              <w:t xml:space="preserve"> </w:t>
            </w:r>
            <w:r w:rsidRPr="00594268">
              <w:rPr>
                <w:lang w:val="en-US" w:eastAsia="ko-KR"/>
              </w:rPr>
              <w:t xml:space="preserve">sidelink positioning and ranging service authorizations as needed. [RAN3, RAN2] </w:t>
            </w:r>
          </w:p>
          <w:p w14:paraId="0BDD346E" w14:textId="5D160D8A" w:rsidR="00DF2E13" w:rsidRPr="00556C72" w:rsidRDefault="00556C72" w:rsidP="00BE74CF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E11145">
              <w:rPr>
                <w:lang w:val="en-US" w:eastAsia="ko-KR"/>
              </w:rPr>
              <w:t xml:space="preserve">Specify corresponding new core requirements, as well as </w:t>
            </w:r>
            <w:r w:rsidRPr="00135525">
              <w:rPr>
                <w:lang w:val="en-US" w:eastAsia="ko-KR"/>
              </w:rPr>
              <w:t>identify</w:t>
            </w:r>
            <w:r>
              <w:rPr>
                <w:lang w:val="en-US" w:eastAsia="ko-KR"/>
              </w:rPr>
              <w:t>ing and specify</w:t>
            </w:r>
            <w:r w:rsidRPr="00E11145">
              <w:rPr>
                <w:lang w:val="en-US" w:eastAsia="ko-KR"/>
              </w:rPr>
              <w:t xml:space="preserve"> the impact on the existing RAN4 specification, including RRM measurements and procedures [RAN4].</w:t>
            </w:r>
          </w:p>
        </w:tc>
      </w:tr>
    </w:tbl>
    <w:p w14:paraId="2F359629" w14:textId="4629EBAA" w:rsidR="0044506E" w:rsidRPr="00BE1B74" w:rsidRDefault="0044506E" w:rsidP="00E35555">
      <w:pPr>
        <w:spacing w:after="0"/>
        <w:rPr>
          <w:lang w:val="en-US"/>
        </w:rPr>
      </w:pPr>
    </w:p>
    <w:p w14:paraId="5142C015" w14:textId="1F7F81A2" w:rsidR="00B35E9E" w:rsidRPr="00BE1B74" w:rsidRDefault="001D6044" w:rsidP="0044506E">
      <w:pPr>
        <w:rPr>
          <w:lang w:val="en-US"/>
        </w:rPr>
      </w:pPr>
      <w:r w:rsidRPr="00BE1B74">
        <w:rPr>
          <w:lang w:val="en-US"/>
        </w:rPr>
        <w:t xml:space="preserve">In this contribution, we discuss </w:t>
      </w:r>
      <w:r w:rsidR="003C6A23">
        <w:rPr>
          <w:lang w:val="en-US"/>
        </w:rPr>
        <w:t>sidelink positioning measurements and associated signaling</w:t>
      </w:r>
      <w:r w:rsidR="00C71E08">
        <w:rPr>
          <w:lang w:val="en-US"/>
        </w:rPr>
        <w:t>.</w:t>
      </w:r>
    </w:p>
    <w:p w14:paraId="21C33918" w14:textId="5DC92A0F" w:rsidR="00B82C40" w:rsidRDefault="005F53C2" w:rsidP="00951D82">
      <w:pPr>
        <w:pStyle w:val="3GPPH1"/>
        <w:rPr>
          <w:lang w:val="en-US"/>
        </w:rPr>
      </w:pPr>
      <w:r>
        <w:rPr>
          <w:lang w:val="en-US"/>
        </w:rPr>
        <w:lastRenderedPageBreak/>
        <w:t>Specifying</w:t>
      </w:r>
      <w:r w:rsidR="00951D82">
        <w:rPr>
          <w:lang w:val="en-US"/>
        </w:rPr>
        <w:t xml:space="preserve"> Unified </w:t>
      </w:r>
      <w:r>
        <w:rPr>
          <w:lang w:val="en-US"/>
        </w:rPr>
        <w:t>or</w:t>
      </w:r>
      <w:r w:rsidR="00951D82">
        <w:rPr>
          <w:lang w:val="en-US"/>
        </w:rPr>
        <w:t xml:space="preserve"> Separate </w:t>
      </w:r>
      <w:r w:rsidR="009726E5">
        <w:rPr>
          <w:lang w:val="en-US"/>
        </w:rPr>
        <w:t>Methods</w:t>
      </w:r>
    </w:p>
    <w:p w14:paraId="23687F7E" w14:textId="46CA4054" w:rsidR="00951D82" w:rsidRDefault="002752B5" w:rsidP="00951D82">
      <w:pPr>
        <w:rPr>
          <w:lang w:val="en-US"/>
        </w:rPr>
      </w:pPr>
      <w:r>
        <w:rPr>
          <w:lang w:val="en-US"/>
        </w:rPr>
        <w:t xml:space="preserve">RAN1 has left the issue of whether </w:t>
      </w:r>
      <w:r w:rsidR="00765DEE">
        <w:rPr>
          <w:lang w:val="en-US"/>
        </w:rPr>
        <w:t xml:space="preserve">SL positioning methods are separate methods or one unified positioning method. </w:t>
      </w:r>
      <w:r w:rsidR="00743685">
        <w:rPr>
          <w:lang w:val="en-US"/>
        </w:rPr>
        <w:t>In our view, specification as separate method</w:t>
      </w:r>
      <w:r w:rsidR="0088728C">
        <w:rPr>
          <w:lang w:val="en-US"/>
        </w:rPr>
        <w:t xml:space="preserve"> provides more flexibility and forward compatibility. In sidelink, UEs can have a long lifetime, e.g. automobiles, and it is necessary to en</w:t>
      </w:r>
      <w:r w:rsidR="00C466C7">
        <w:rPr>
          <w:lang w:val="en-US"/>
        </w:rPr>
        <w:t>sure that old devices and new devices can exist together in the same resource pool</w:t>
      </w:r>
      <w:r w:rsidR="00A36242">
        <w:rPr>
          <w:lang w:val="en-US"/>
        </w:rPr>
        <w:t xml:space="preserve">. The requirement for devices to operate in out of coverage scenarios </w:t>
      </w:r>
      <w:r w:rsidR="00CD377E">
        <w:rPr>
          <w:lang w:val="en-US"/>
        </w:rPr>
        <w:t>means that per-UE configuration</w:t>
      </w:r>
      <w:r w:rsidR="009E0AFD">
        <w:rPr>
          <w:lang w:val="en-US"/>
        </w:rPr>
        <w:t xml:space="preserve"> can be used to update the configuration for different</w:t>
      </w:r>
      <w:r w:rsidR="00AA137B">
        <w:rPr>
          <w:lang w:val="en-US"/>
        </w:rPr>
        <w:t xml:space="preserve"> UEs either.</w:t>
      </w:r>
    </w:p>
    <w:p w14:paraId="0D629346" w14:textId="74FC9CE8" w:rsidR="00616F1C" w:rsidRDefault="00AA137B" w:rsidP="00951D82">
      <w:pPr>
        <w:rPr>
          <w:lang w:val="en-US"/>
        </w:rPr>
      </w:pPr>
      <w:r>
        <w:rPr>
          <w:lang w:val="en-US"/>
        </w:rPr>
        <w:t xml:space="preserve">Under those circumstances, it becomes infeasible to change the </w:t>
      </w:r>
      <w:r w:rsidR="00393058">
        <w:rPr>
          <w:lang w:val="en-US"/>
        </w:rPr>
        <w:t xml:space="preserve">unified </w:t>
      </w:r>
      <w:r>
        <w:rPr>
          <w:lang w:val="en-US"/>
        </w:rPr>
        <w:t>report form</w:t>
      </w:r>
      <w:r w:rsidR="00616F1C">
        <w:rPr>
          <w:lang w:val="en-US"/>
        </w:rPr>
        <w:t xml:space="preserve">at to accommodate new measurements or methods without impacting compatibility between devices supporting different releases. </w:t>
      </w:r>
    </w:p>
    <w:p w14:paraId="1A1C6BFE" w14:textId="179C976F" w:rsidR="00393058" w:rsidRDefault="00393058" w:rsidP="00393058">
      <w:pPr>
        <w:pStyle w:val="Caption"/>
      </w:pPr>
      <w:bookmarkStart w:id="0" w:name="_Toc127439914"/>
      <w:r>
        <w:t xml:space="preserve">Observation </w:t>
      </w:r>
      <w:fldSimple w:instr=" SEQ Observation \* ARABIC ">
        <w:r w:rsidR="007E6641">
          <w:rPr>
            <w:noProof/>
          </w:rPr>
          <w:t>1</w:t>
        </w:r>
      </w:fldSimple>
      <w:r>
        <w:t xml:space="preserve">: </w:t>
      </w:r>
      <w:r w:rsidR="00474CB0">
        <w:t xml:space="preserve">A unified positioning method </w:t>
      </w:r>
      <w:r w:rsidR="008C55D5">
        <w:t xml:space="preserve">is limited in terms of forward compatibility and </w:t>
      </w:r>
      <w:r w:rsidR="00E6559C">
        <w:t>its ability to support devices implementing different releases.</w:t>
      </w:r>
      <w:bookmarkEnd w:id="0"/>
    </w:p>
    <w:p w14:paraId="2A341BA1" w14:textId="412088C6" w:rsidR="00E6559C" w:rsidRDefault="004C40D3" w:rsidP="00E6559C">
      <w:pPr>
        <w:rPr>
          <w:lang w:val="en-US"/>
        </w:rPr>
      </w:pPr>
      <w:r>
        <w:rPr>
          <w:lang w:val="en-US"/>
        </w:rPr>
        <w:t>By s</w:t>
      </w:r>
      <w:r w:rsidR="004E476E">
        <w:rPr>
          <w:lang w:val="en-US"/>
        </w:rPr>
        <w:t xml:space="preserve">pecifying the positioning methods </w:t>
      </w:r>
      <w:r>
        <w:rPr>
          <w:lang w:val="en-US"/>
        </w:rPr>
        <w:t>separately, new methods and associated m</w:t>
      </w:r>
      <w:r w:rsidR="000D3347">
        <w:rPr>
          <w:lang w:val="en-US"/>
        </w:rPr>
        <w:t xml:space="preserve">easurements can be introduced in future releases </w:t>
      </w:r>
      <w:r w:rsidR="003E26CD">
        <w:rPr>
          <w:lang w:val="en-US"/>
        </w:rPr>
        <w:t>without impacting existing methods</w:t>
      </w:r>
      <w:r w:rsidR="009D49FA">
        <w:rPr>
          <w:lang w:val="en-US"/>
        </w:rPr>
        <w:t xml:space="preserve">. Consequently, it is simple to support a mix of releases and device generations </w:t>
      </w:r>
      <w:r w:rsidR="00E5155E">
        <w:rPr>
          <w:lang w:val="en-US"/>
        </w:rPr>
        <w:t>in the same resource pool</w:t>
      </w:r>
      <w:r w:rsidR="00E0599B">
        <w:rPr>
          <w:lang w:val="en-US"/>
        </w:rPr>
        <w:t xml:space="preserve">: UEs can discard reports and requests for </w:t>
      </w:r>
      <w:r w:rsidR="00CF1C34">
        <w:rPr>
          <w:lang w:val="en-US"/>
        </w:rPr>
        <w:t xml:space="preserve">unsupported or unknown methods. Given, </w:t>
      </w:r>
      <w:r w:rsidR="00F37481">
        <w:rPr>
          <w:lang w:val="en-US"/>
        </w:rPr>
        <w:t>their</w:t>
      </w:r>
      <w:r w:rsidR="00CF1C34">
        <w:rPr>
          <w:lang w:val="en-US"/>
        </w:rPr>
        <w:t xml:space="preserve"> </w:t>
      </w:r>
      <w:r w:rsidR="00F37481">
        <w:rPr>
          <w:lang w:val="en-US"/>
        </w:rPr>
        <w:t xml:space="preserve">forward compatibility, we propose to have separate sidelink positioning methods </w:t>
      </w:r>
      <w:r w:rsidR="0041443A">
        <w:rPr>
          <w:lang w:val="en-US"/>
        </w:rPr>
        <w:t>specified.</w:t>
      </w:r>
    </w:p>
    <w:p w14:paraId="2DC88782" w14:textId="388837A9" w:rsidR="0041443A" w:rsidRDefault="0041443A" w:rsidP="0041443A">
      <w:pPr>
        <w:pStyle w:val="Caption"/>
      </w:pPr>
      <w:bookmarkStart w:id="1" w:name="_Toc127439922"/>
      <w:r>
        <w:t xml:space="preserve">Proposal </w:t>
      </w:r>
      <w:fldSimple w:instr=" SEQ Proposal \* ARABIC ">
        <w:r w:rsidR="00522510">
          <w:rPr>
            <w:noProof/>
          </w:rPr>
          <w:t>1</w:t>
        </w:r>
      </w:fldSimple>
      <w:r>
        <w:t>: Separate methods are specified for sidelink positioning.</w:t>
      </w:r>
      <w:bookmarkEnd w:id="1"/>
    </w:p>
    <w:p w14:paraId="5CE9F4F2" w14:textId="46292700" w:rsidR="00312128" w:rsidRDefault="00312128" w:rsidP="00312128">
      <w:pPr>
        <w:pStyle w:val="3GPPH1"/>
      </w:pPr>
      <w:r>
        <w:t>Reporting Type</w:t>
      </w:r>
    </w:p>
    <w:p w14:paraId="33C9FA46" w14:textId="69458CDE" w:rsidR="00312128" w:rsidRDefault="00B5148D" w:rsidP="00312128">
      <w:r>
        <w:t xml:space="preserve">During the sidelink positioning study phase, RAN1 agreed to consider the time-domain behavior </w:t>
      </w:r>
      <w:r w:rsidR="000F5527">
        <w:t>of the measurement report and the layer used to report it</w:t>
      </w:r>
      <w:r w:rsidR="00EE28DB">
        <w:t xml:space="preserve"> </w:t>
      </w:r>
      <w:r w:rsidR="00EE28DB">
        <w:fldChar w:fldCharType="begin"/>
      </w:r>
      <w:r w:rsidR="00EE28DB">
        <w:instrText xml:space="preserve"> REF _Ref127259689 \r \h </w:instrText>
      </w:r>
      <w:r w:rsidR="00EE28DB">
        <w:fldChar w:fldCharType="separate"/>
      </w:r>
      <w:r w:rsidR="00EE28DB">
        <w:t>[2]</w:t>
      </w:r>
      <w:r w:rsidR="00EE28DB">
        <w:fldChar w:fldCharType="end"/>
      </w:r>
      <w:r w:rsidR="00EE28D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5527" w14:paraId="4EDFAA0D" w14:textId="77777777" w:rsidTr="000F5527">
        <w:tc>
          <w:tcPr>
            <w:tcW w:w="9629" w:type="dxa"/>
          </w:tcPr>
          <w:p w14:paraId="34A363B6" w14:textId="77777777" w:rsidR="000F5527" w:rsidRPr="000214E7" w:rsidRDefault="000F5527" w:rsidP="000F5527">
            <w:pPr>
              <w:tabs>
                <w:tab w:val="left" w:pos="1276"/>
              </w:tabs>
              <w:rPr>
                <w:b/>
              </w:rPr>
            </w:pPr>
            <w:r w:rsidRPr="000214E7">
              <w:rPr>
                <w:b/>
                <w:highlight w:val="green"/>
              </w:rPr>
              <w:t>Agreement</w:t>
            </w:r>
          </w:p>
          <w:p w14:paraId="7B351CA6" w14:textId="77777777" w:rsidR="000F5527" w:rsidRPr="000214E7" w:rsidRDefault="000F5527" w:rsidP="000F5527">
            <w:pPr>
              <w:rPr>
                <w:lang w:eastAsia="x-none"/>
              </w:rPr>
            </w:pPr>
            <w:r w:rsidRPr="000214E7">
              <w:rPr>
                <w:lang w:eastAsia="x-none"/>
              </w:rPr>
              <w:t>With regards to the Sidelink Positioning measurement report,</w:t>
            </w:r>
          </w:p>
          <w:p w14:paraId="3F98FCD9" w14:textId="77777777" w:rsidR="000F5527" w:rsidRPr="000214E7" w:rsidRDefault="000F5527" w:rsidP="000F5527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Study the contents of the measurement report  (e.g. time stamp(s), quality metric(s), ID(s), angular/timing/power measurements, etc)</w:t>
            </w:r>
          </w:p>
          <w:p w14:paraId="6B28E413" w14:textId="77777777" w:rsidR="000F5527" w:rsidRPr="000214E7" w:rsidRDefault="000F5527" w:rsidP="000F5527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Study the time domain behavior of the measurement report (e.g. one-shot, triggered, aperiodic, semi-persistent, periodic)</w:t>
            </w:r>
          </w:p>
          <w:p w14:paraId="32B7C3CF" w14:textId="456F54F7" w:rsidR="000F5527" w:rsidRDefault="000F5527" w:rsidP="0031212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FFS whether the Sidelink Positioning measurement can be a high-layer report and/or a lower layer report.</w:t>
            </w:r>
          </w:p>
        </w:tc>
      </w:tr>
    </w:tbl>
    <w:p w14:paraId="7CA30A3F" w14:textId="2F0D5BE7" w:rsidR="000F5527" w:rsidRDefault="000F5527" w:rsidP="00312128"/>
    <w:p w14:paraId="2E8B6B1C" w14:textId="6DCC9A78" w:rsidR="00085E31" w:rsidRDefault="00C332AC" w:rsidP="00312128">
      <w:r>
        <w:t>A</w:t>
      </w:r>
      <w:r w:rsidR="00B14E5D">
        <w:t xml:space="preserve"> measurement report requires significant computations on the UE side and the measuring process itself ha</w:t>
      </w:r>
      <w:r w:rsidR="007C6DA7">
        <w:t>s processing time that is comparable or longer than that required to process lower layer signals</w:t>
      </w:r>
      <w:r w:rsidR="00251ADE">
        <w:t>. Furthermore, the final destination of the report is higher layers</w:t>
      </w:r>
      <w:r w:rsidR="002B59B3">
        <w:t>. Hence, the low latency of lower layer triggering and signaling will n</w:t>
      </w:r>
      <w:r w:rsidR="00306844">
        <w:t>ot results in noticeable delay gains</w:t>
      </w:r>
      <w:r w:rsidR="003D570E">
        <w:t xml:space="preserve">, which could </w:t>
      </w:r>
      <w:r w:rsidR="00A12821">
        <w:t>be also masked by resource selection latency</w:t>
      </w:r>
      <w:r w:rsidR="00306844">
        <w:t>. On the other hand, lower layer signal</w:t>
      </w:r>
      <w:r w:rsidR="00EB1AAF">
        <w:t>ing</w:t>
      </w:r>
      <w:r w:rsidR="00306844">
        <w:t xml:space="preserve"> lack</w:t>
      </w:r>
      <w:r w:rsidR="00EB1AAF">
        <w:t>s</w:t>
      </w:r>
      <w:r w:rsidR="00306844">
        <w:t xml:space="preserve"> security features present </w:t>
      </w:r>
      <w:r w:rsidR="0080348E">
        <w:t xml:space="preserve">in higher-layer signaling and could limit forward compatibility </w:t>
      </w:r>
      <w:r w:rsidR="00960C7A">
        <w:t>and introduction of new features due to backward compatibility constraints arising from coexistence of UE supporting different releases in the same resource pool. Hence</w:t>
      </w:r>
      <w:r w:rsidR="00EB1AAF">
        <w:t>,</w:t>
      </w:r>
      <w:r w:rsidR="00960C7A">
        <w:t xml:space="preserve"> we </w:t>
      </w:r>
      <w:r w:rsidR="00EB1AAF">
        <w:t xml:space="preserve">propose to have measurement report triggering be done by higher layers and </w:t>
      </w:r>
      <w:r w:rsidR="006A457B">
        <w:t>to have the measurements reported in a higher-layer report.</w:t>
      </w:r>
      <w:r w:rsidR="00314052">
        <w:t xml:space="preserve"> A higher-layer report would be transmitted as any other sidelink data in a resource pool that support sidelink communications and would use existing sidelink procedures.</w:t>
      </w:r>
    </w:p>
    <w:p w14:paraId="6D8C50F1" w14:textId="0DC3E331" w:rsidR="006A457B" w:rsidRDefault="00DE7C3E" w:rsidP="00DE7C3E">
      <w:pPr>
        <w:pStyle w:val="Caption"/>
      </w:pPr>
      <w:bookmarkStart w:id="2" w:name="_Toc127439923"/>
      <w:r>
        <w:t xml:space="preserve">Proposal </w:t>
      </w:r>
      <w:fldSimple w:instr=" SEQ Proposal \* ARABIC ">
        <w:r w:rsidR="00522510">
          <w:rPr>
            <w:noProof/>
          </w:rPr>
          <w:t>2</w:t>
        </w:r>
      </w:fldSimple>
      <w:r>
        <w:t xml:space="preserve">: </w:t>
      </w:r>
      <w:r w:rsidR="000A0A8B">
        <w:t>Measurement report is a higher-layer report</w:t>
      </w:r>
      <w:r w:rsidR="00314052">
        <w:t xml:space="preserve"> in a resource pool that support sidelink communications.</w:t>
      </w:r>
      <w:bookmarkEnd w:id="2"/>
    </w:p>
    <w:p w14:paraId="4B2155C7" w14:textId="2C4950CB" w:rsidR="000A0A8B" w:rsidRDefault="000A0A8B" w:rsidP="000A0A8B">
      <w:pPr>
        <w:pStyle w:val="Caption"/>
      </w:pPr>
      <w:bookmarkStart w:id="3" w:name="_Toc127439924"/>
      <w:r>
        <w:t xml:space="preserve">Proposal </w:t>
      </w:r>
      <w:fldSimple w:instr=" SEQ Proposal \* ARABIC ">
        <w:r w:rsidR="00522510">
          <w:rPr>
            <w:noProof/>
          </w:rPr>
          <w:t>3</w:t>
        </w:r>
      </w:fldSimple>
      <w:r>
        <w:t>: Measurement report is triggered by higher layers.</w:t>
      </w:r>
      <w:bookmarkEnd w:id="3"/>
    </w:p>
    <w:p w14:paraId="0625690A" w14:textId="036AC39C" w:rsidR="00BD1D2C" w:rsidRDefault="00912B53" w:rsidP="00BD1D2C">
      <w:r>
        <w:t>Similar to triggering, deactivation can also be by higher layers</w:t>
      </w:r>
      <w:r w:rsidR="00447D94">
        <w:t xml:space="preserve">, enabling support for periodic/semi-persistent transmission of measurement reports, while minimizing control overhead. </w:t>
      </w:r>
      <w:r w:rsidR="00B620E5">
        <w:t xml:space="preserve">In some scenarios, </w:t>
      </w:r>
      <w:r w:rsidR="00BA6B78">
        <w:t xml:space="preserve">it is desirable to have a single </w:t>
      </w:r>
      <w:r w:rsidR="00DD4C14">
        <w:t>measurement report, e.g. for stationary objects. Here, supporting one-shot report triggering would be more efficient than activating, then deactivating, reporting. Both one-short</w:t>
      </w:r>
      <w:r w:rsidR="007848CF">
        <w:t xml:space="preserve"> (aperiodic)</w:t>
      </w:r>
      <w:r w:rsidR="00DD4C14">
        <w:t xml:space="preserve"> and periodic</w:t>
      </w:r>
      <w:r w:rsidR="007848CF">
        <w:t xml:space="preserve"> (semi-persistent) reporting are beneficial and we propose to support both.</w:t>
      </w:r>
    </w:p>
    <w:p w14:paraId="31DEE0F5" w14:textId="1F991E18" w:rsidR="007848CF" w:rsidRDefault="007848CF" w:rsidP="007848CF">
      <w:pPr>
        <w:pStyle w:val="Caption"/>
      </w:pPr>
      <w:bookmarkStart w:id="4" w:name="_Toc127439925"/>
      <w:r>
        <w:t xml:space="preserve">Proposal </w:t>
      </w:r>
      <w:fldSimple w:instr=" SEQ Proposal \* ARABIC ">
        <w:r w:rsidR="00522510">
          <w:rPr>
            <w:noProof/>
          </w:rPr>
          <w:t>4</w:t>
        </w:r>
      </w:fldSimple>
      <w:r>
        <w:t xml:space="preserve">: </w:t>
      </w:r>
      <w:r w:rsidR="00867E71">
        <w:t>One-shot (aperiodic) and periodic (semi-persistent) reports are supported.</w:t>
      </w:r>
      <w:bookmarkEnd w:id="4"/>
    </w:p>
    <w:p w14:paraId="490EF1DB" w14:textId="2E27F19F" w:rsidR="00867E71" w:rsidRPr="00867E71" w:rsidRDefault="00867E71" w:rsidP="00867E71">
      <w:pPr>
        <w:pStyle w:val="Caption"/>
      </w:pPr>
      <w:bookmarkStart w:id="5" w:name="_Toc127439926"/>
      <w:r>
        <w:t xml:space="preserve">Proposal </w:t>
      </w:r>
      <w:fldSimple w:instr=" SEQ Proposal \* ARABIC ">
        <w:r w:rsidR="00522510">
          <w:rPr>
            <w:noProof/>
          </w:rPr>
          <w:t>5</w:t>
        </w:r>
      </w:fldSimple>
      <w:r>
        <w:t>: Higher</w:t>
      </w:r>
      <w:r w:rsidR="00FE65B8">
        <w:t xml:space="preserve"> </w:t>
      </w:r>
      <w:r>
        <w:t xml:space="preserve">layers </w:t>
      </w:r>
      <w:r w:rsidR="00FE65B8">
        <w:t xml:space="preserve">can deactivate a periodic (semi-persistent) </w:t>
      </w:r>
      <w:r w:rsidR="006C160D">
        <w:t>reporting process.</w:t>
      </w:r>
      <w:bookmarkEnd w:id="5"/>
    </w:p>
    <w:p w14:paraId="37A5C21A" w14:textId="6F8A4483" w:rsidR="00312128" w:rsidRDefault="00312128" w:rsidP="00312128">
      <w:pPr>
        <w:pStyle w:val="3GPPH1"/>
      </w:pPr>
      <w:r>
        <w:lastRenderedPageBreak/>
        <w:t>Report</w:t>
      </w:r>
      <w:r w:rsidR="001279C3">
        <w:t>ed</w:t>
      </w:r>
      <w:r w:rsidR="00684DA8">
        <w:t xml:space="preserve"> </w:t>
      </w:r>
      <w:r w:rsidR="001279C3">
        <w:t>Measurements</w:t>
      </w:r>
    </w:p>
    <w:p w14:paraId="26735319" w14:textId="0C488248" w:rsidR="001D0121" w:rsidRPr="001D0121" w:rsidRDefault="00EF5C9D" w:rsidP="001D0121">
      <w:r>
        <w:t xml:space="preserve">RAN1 agreed to </w:t>
      </w:r>
      <w:r w:rsidR="00514B3C">
        <w:t>introduce</w:t>
      </w:r>
      <w:r>
        <w:t xml:space="preserve"> a number of measurement</w:t>
      </w:r>
      <w:r w:rsidR="00514B3C">
        <w:t xml:space="preserve">s for sidelink positioning and to consider reporting additional elements </w:t>
      </w:r>
      <w:r w:rsidR="00514B3C">
        <w:fldChar w:fldCharType="begin"/>
      </w:r>
      <w:r w:rsidR="00514B3C">
        <w:instrText xml:space="preserve"> REF _Ref127259689 \r \h </w:instrText>
      </w:r>
      <w:r w:rsidR="00514B3C">
        <w:fldChar w:fldCharType="separate"/>
      </w:r>
      <w:r w:rsidR="00514B3C">
        <w:t>[2]</w:t>
      </w:r>
      <w:r w:rsidR="00514B3C">
        <w:fldChar w:fldCharType="end"/>
      </w:r>
      <w:r w:rsidR="00514B3C">
        <w:fldChar w:fldCharType="begin"/>
      </w:r>
      <w:r w:rsidR="00514B3C">
        <w:instrText xml:space="preserve"> REF _Ref127388035 \r \h </w:instrText>
      </w:r>
      <w:r w:rsidR="00514B3C">
        <w:fldChar w:fldCharType="separate"/>
      </w:r>
      <w:r w:rsidR="00514B3C">
        <w:t>[3]</w:t>
      </w:r>
      <w:r w:rsidR="00514B3C">
        <w:fldChar w:fldCharType="end"/>
      </w:r>
      <w:r w:rsidR="00514B3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4B3C" w14:paraId="37472D3F" w14:textId="77777777" w:rsidTr="00514B3C">
        <w:tc>
          <w:tcPr>
            <w:tcW w:w="9629" w:type="dxa"/>
          </w:tcPr>
          <w:p w14:paraId="15B8A788" w14:textId="77777777" w:rsidR="00514B3C" w:rsidRDefault="00514B3C" w:rsidP="00514B3C">
            <w:pPr>
              <w:rPr>
                <w:b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67FFD469" w14:textId="77777777" w:rsidR="00514B3C" w:rsidRDefault="00514B3C" w:rsidP="00514B3C">
            <w:r>
              <w:t xml:space="preserve">With regards to the Positioning methods supported using SL-PRS measurements </w:t>
            </w:r>
          </w:p>
          <w:p w14:paraId="5C84AF56" w14:textId="77777777" w:rsidR="00514B3C" w:rsidRDefault="00514B3C" w:rsidP="00514B3C">
            <w:pPr>
              <w:numPr>
                <w:ilvl w:val="0"/>
                <w:numId w:val="38"/>
              </w:numPr>
              <w:spacing w:after="0" w:line="252" w:lineRule="auto"/>
              <w:rPr>
                <w:rFonts w:ascii="Calibri" w:hAnsi="Calibri" w:cs="Calibri"/>
              </w:rPr>
            </w:pPr>
            <w:r>
              <w:t>at least the following measurements should be introduced:</w:t>
            </w:r>
          </w:p>
          <w:p w14:paraId="6947655C" w14:textId="77777777" w:rsidR="00514B3C" w:rsidRDefault="00514B3C" w:rsidP="00514B3C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Rx-Tx measurement</w:t>
            </w:r>
          </w:p>
          <w:p w14:paraId="73086292" w14:textId="77777777" w:rsidR="00514B3C" w:rsidRDefault="00514B3C" w:rsidP="00514B3C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RSTD measurement</w:t>
            </w:r>
          </w:p>
          <w:p w14:paraId="23BA6750" w14:textId="77777777" w:rsidR="00514B3C" w:rsidRDefault="00514B3C" w:rsidP="00514B3C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RSRP measurement</w:t>
            </w:r>
          </w:p>
          <w:p w14:paraId="411A2DAC" w14:textId="77777777" w:rsidR="00514B3C" w:rsidRDefault="00514B3C" w:rsidP="00514B3C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RSRPP measurement</w:t>
            </w:r>
          </w:p>
          <w:p w14:paraId="2456EF83" w14:textId="77777777" w:rsidR="00514B3C" w:rsidRDefault="00514B3C" w:rsidP="00514B3C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RTOA measurement</w:t>
            </w:r>
          </w:p>
          <w:p w14:paraId="362F27C4" w14:textId="77777777" w:rsidR="00514B3C" w:rsidRDefault="00514B3C" w:rsidP="00514B3C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SL-PRS based Azimuth of arrival (AoA) and SL zenith of arrival (ZoA) measurement</w:t>
            </w:r>
          </w:p>
          <w:p w14:paraId="4A15665D" w14:textId="77777777" w:rsidR="00514B3C" w:rsidRDefault="00514B3C" w:rsidP="00514B3C"/>
          <w:p w14:paraId="3204E7A9" w14:textId="77777777" w:rsidR="00514B3C" w:rsidRDefault="00514B3C" w:rsidP="00514B3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highlight w:val="green"/>
                <w:lang w:eastAsia="zh-CN"/>
              </w:rPr>
              <w:t>Agreement</w:t>
            </w:r>
          </w:p>
          <w:p w14:paraId="01380B20" w14:textId="77777777" w:rsidR="00514B3C" w:rsidRDefault="00514B3C" w:rsidP="00514B3C">
            <w:r>
              <w:t>For the content of the sidelink positioning measurement report, potential elements may include at least the following:</w:t>
            </w:r>
          </w:p>
          <w:p w14:paraId="5E0F7E19" w14:textId="77777777" w:rsidR="00514B3C" w:rsidRDefault="00514B3C" w:rsidP="00514B3C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ind w:left="480" w:hanging="480"/>
              <w:jc w:val="left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One or more sidelink positioning measurement(s)</w:t>
            </w:r>
          </w:p>
          <w:p w14:paraId="13657D1F" w14:textId="77777777" w:rsidR="00514B3C" w:rsidRDefault="00514B3C" w:rsidP="00514B3C">
            <w:pPr>
              <w:pStyle w:val="ListParagraph"/>
              <w:numPr>
                <w:ilvl w:val="0"/>
                <w:numId w:val="25"/>
              </w:numPr>
              <w:spacing w:after="0" w:line="256" w:lineRule="auto"/>
              <w:ind w:left="480" w:hanging="480"/>
              <w:jc w:val="left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Timestamp(s) associated with a sidelink positioning measurement </w:t>
            </w:r>
          </w:p>
          <w:p w14:paraId="377DCCC1" w14:textId="77777777" w:rsidR="00514B3C" w:rsidRDefault="00514B3C" w:rsidP="00514B3C">
            <w:pPr>
              <w:pStyle w:val="ListParagraph"/>
              <w:numPr>
                <w:ilvl w:val="0"/>
                <w:numId w:val="25"/>
              </w:numPr>
              <w:spacing w:after="0" w:line="256" w:lineRule="auto"/>
              <w:ind w:left="480" w:hanging="480"/>
              <w:jc w:val="left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Quality metric(s) associated with a sidelink positioning measurement </w:t>
            </w:r>
          </w:p>
          <w:p w14:paraId="7024CE52" w14:textId="77777777" w:rsidR="00514B3C" w:rsidRDefault="00514B3C" w:rsidP="00514B3C">
            <w:pPr>
              <w:pStyle w:val="ListParagraph"/>
              <w:numPr>
                <w:ilvl w:val="0"/>
                <w:numId w:val="25"/>
              </w:numPr>
              <w:spacing w:after="0" w:line="256" w:lineRule="auto"/>
              <w:ind w:left="480" w:hanging="480"/>
              <w:jc w:val="left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Identification Information for a sidelink positioning measurement</w:t>
            </w:r>
          </w:p>
          <w:p w14:paraId="187ABA3B" w14:textId="2242E6BC" w:rsidR="00514B3C" w:rsidRPr="00514B3C" w:rsidRDefault="00514B3C" w:rsidP="00921B5B">
            <w:pPr>
              <w:pStyle w:val="ListParagraph"/>
              <w:numPr>
                <w:ilvl w:val="0"/>
                <w:numId w:val="25"/>
              </w:numPr>
              <w:spacing w:after="0" w:line="256" w:lineRule="auto"/>
              <w:ind w:left="480" w:hanging="480"/>
              <w:jc w:val="left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FFS any detail for the above</w:t>
            </w:r>
          </w:p>
        </w:tc>
      </w:tr>
    </w:tbl>
    <w:p w14:paraId="140C31A7" w14:textId="6D05BFF0" w:rsidR="00921B5B" w:rsidRDefault="00921B5B" w:rsidP="00921B5B"/>
    <w:p w14:paraId="10A1555F" w14:textId="402B6321" w:rsidR="001C4193" w:rsidRDefault="00CD1398" w:rsidP="00921B5B">
      <w:r>
        <w:t xml:space="preserve">Rx-Tx time </w:t>
      </w:r>
      <w:r w:rsidR="00A42E18">
        <w:t xml:space="preserve">difference </w:t>
      </w:r>
      <w:r w:rsidR="00CF5634">
        <w:t>measurement is required for RTT calculations</w:t>
      </w:r>
      <w:r w:rsidR="00122C44">
        <w:t>,</w:t>
      </w:r>
      <w:r w:rsidR="00CF5634">
        <w:t xml:space="preserve"> and one question is whether </w:t>
      </w:r>
      <w:r w:rsidR="00CB782B">
        <w:t xml:space="preserve">the </w:t>
      </w:r>
      <w:r w:rsidR="0097369A">
        <w:t xml:space="preserve">transmit time used in the calculation is the actual </w:t>
      </w:r>
      <w:r w:rsidR="00D878C2">
        <w:t xml:space="preserve">transmission </w:t>
      </w:r>
      <w:r w:rsidR="0097369A">
        <w:t xml:space="preserve">time </w:t>
      </w:r>
      <w:r w:rsidR="00D878C2">
        <w:t xml:space="preserve">or the </w:t>
      </w:r>
      <w:r w:rsidR="00122C44">
        <w:t xml:space="preserve">closest </w:t>
      </w:r>
      <w:r w:rsidR="00D878C2">
        <w:t>sub</w:t>
      </w:r>
      <w:r w:rsidR="00DF2DAC">
        <w:t>frame</w:t>
      </w:r>
      <w:r w:rsidR="0097369A">
        <w:t xml:space="preserve"> time.</w:t>
      </w:r>
      <w:r w:rsidR="00DF2DAC">
        <w:t xml:space="preserve"> </w:t>
      </w:r>
      <w:r w:rsidR="00122C44">
        <w:t xml:space="preserve">In Uu, </w:t>
      </w:r>
      <w:r w:rsidR="00183D85">
        <w:t xml:space="preserve">the Rx-Tx time difference is defined using the time of the subframe closest </w:t>
      </w:r>
      <w:r w:rsidR="00C13152">
        <w:t xml:space="preserve">in time to the subframe in which PRS is received. </w:t>
      </w:r>
      <w:r w:rsidR="00BA5664">
        <w:t xml:space="preserve">In sidelink, a more robust solution is needed due to high </w:t>
      </w:r>
      <w:r w:rsidR="00814FD0">
        <w:t xml:space="preserve">UE mobility in some application, </w:t>
      </w:r>
      <w:r w:rsidR="00D476EF">
        <w:t xml:space="preserve">changes in synchronization reference between </w:t>
      </w:r>
      <w:r w:rsidR="00B1444C">
        <w:t xml:space="preserve">Rx and Tx, and changes in TA </w:t>
      </w:r>
      <w:r w:rsidR="003B7BA9">
        <w:t xml:space="preserve">and differences in its value between UEs when uplink timing is used. </w:t>
      </w:r>
      <w:r w:rsidR="0090242E">
        <w:t>Using the actual transmission time addresses these issues</w:t>
      </w:r>
      <w:r w:rsidR="00711956">
        <w:t xml:space="preserve"> without increasing signaling or procedure complexity.</w:t>
      </w:r>
    </w:p>
    <w:p w14:paraId="661F7E21" w14:textId="691EEFAF" w:rsidR="007E6641" w:rsidRDefault="007E6641" w:rsidP="007E6641">
      <w:pPr>
        <w:pStyle w:val="Caption"/>
      </w:pPr>
      <w:bookmarkStart w:id="6" w:name="_Toc127439915"/>
      <w:r>
        <w:t xml:space="preserve">Observation </w:t>
      </w:r>
      <w:fldSimple w:instr=" SEQ Observation \* ARABIC ">
        <w:r>
          <w:rPr>
            <w:noProof/>
          </w:rPr>
          <w:t>2</w:t>
        </w:r>
      </w:fldSimple>
      <w:r>
        <w:t xml:space="preserve">: Using </w:t>
      </w:r>
      <w:r w:rsidR="00723D5E">
        <w:t>time of the subframe</w:t>
      </w:r>
      <w:r w:rsidR="00705C53">
        <w:t xml:space="preserve"> closest in time to the subframe in which SL-PRS is received would increase measurement uncertainty due to UE mobility, </w:t>
      </w:r>
      <w:r w:rsidR="008B315B">
        <w:t>differences and changes in synchronization sources, and differences and changes in TA.</w:t>
      </w:r>
      <w:bookmarkEnd w:id="6"/>
    </w:p>
    <w:p w14:paraId="6A5568D0" w14:textId="482FFC91" w:rsidR="009C7257" w:rsidRDefault="00711956" w:rsidP="00711956">
      <w:pPr>
        <w:pStyle w:val="Caption"/>
      </w:pPr>
      <w:bookmarkStart w:id="7" w:name="_Toc127439927"/>
      <w:r>
        <w:t xml:space="preserve">Proposal </w:t>
      </w:r>
      <w:fldSimple w:instr=" SEQ Proposal \* ARABIC ">
        <w:r w:rsidR="00522510">
          <w:rPr>
            <w:noProof/>
          </w:rPr>
          <w:t>6</w:t>
        </w:r>
      </w:fldSimple>
      <w:r>
        <w:t xml:space="preserve">: </w:t>
      </w:r>
      <w:r w:rsidR="00E4189A">
        <w:t>A</w:t>
      </w:r>
      <w:r>
        <w:t xml:space="preserve">ctual SL-PRS transmission time is used for </w:t>
      </w:r>
      <w:r w:rsidR="00BF6A1E">
        <w:t xml:space="preserve">the definition of the </w:t>
      </w:r>
      <w:r>
        <w:t xml:space="preserve">UE </w:t>
      </w:r>
      <w:r w:rsidR="00E37849">
        <w:t>SL Rx-Tx time difference measurement.</w:t>
      </w:r>
      <w:bookmarkEnd w:id="7"/>
    </w:p>
    <w:p w14:paraId="11B03230" w14:textId="6799F6D2" w:rsidR="004F40AB" w:rsidRDefault="004F40AB" w:rsidP="004F40AB">
      <w:r>
        <w:t xml:space="preserve">In addition, to measurement, </w:t>
      </w:r>
      <w:r w:rsidR="0027272F">
        <w:t>it is necessary for the report to contain identification information</w:t>
      </w:r>
      <w:r w:rsidR="009E55DB">
        <w:t xml:space="preserve"> for the resource pool where </w:t>
      </w:r>
      <w:r w:rsidR="00C40170">
        <w:t>SL-PRS is received</w:t>
      </w:r>
      <w:r w:rsidR="009E55DB">
        <w:t xml:space="preserve">, in addition to any source, destination, and </w:t>
      </w:r>
      <w:r w:rsidR="00930C9E">
        <w:t>session identifiers. Other than</w:t>
      </w:r>
      <w:r w:rsidR="00AF51BF">
        <w:t xml:space="preserve"> identification, the report should contain the me</w:t>
      </w:r>
      <w:r w:rsidR="006522C9">
        <w:t>asurement</w:t>
      </w:r>
      <w:r w:rsidR="007708D6">
        <w:t>(s)</w:t>
      </w:r>
      <w:r w:rsidR="003A252D">
        <w:t xml:space="preserve">, </w:t>
      </w:r>
      <w:r w:rsidR="00B91326">
        <w:t xml:space="preserve">and quality metrics as in the </w:t>
      </w:r>
      <w:r w:rsidR="00E4189A">
        <w:t>SI agreement.</w:t>
      </w:r>
    </w:p>
    <w:p w14:paraId="58EE75B9" w14:textId="41EE38C5" w:rsidR="00E4189A" w:rsidRPr="004F40AB" w:rsidRDefault="00E4189A" w:rsidP="00E4189A">
      <w:pPr>
        <w:pStyle w:val="Caption"/>
      </w:pPr>
      <w:bookmarkStart w:id="8" w:name="_Toc127439928"/>
      <w:r>
        <w:t xml:space="preserve">Proposal </w:t>
      </w:r>
      <w:fldSimple w:instr=" SEQ Proposal \* ARABIC ">
        <w:r w:rsidR="00522510">
          <w:rPr>
            <w:noProof/>
          </w:rPr>
          <w:t>7</w:t>
        </w:r>
      </w:fldSimple>
      <w:r>
        <w:t>: The measurement report contains</w:t>
      </w:r>
      <w:r w:rsidR="00125DC7">
        <w:t xml:space="preserve"> the measurement, information to identify the resource pool where SL-PRS was received, </w:t>
      </w:r>
      <w:r w:rsidR="00C40170">
        <w:t>source ID, destination ID, session ID, and quality metrics.</w:t>
      </w:r>
      <w:bookmarkEnd w:id="8"/>
    </w:p>
    <w:p w14:paraId="46F9BC76" w14:textId="724AFC2B" w:rsidR="00E37849" w:rsidRDefault="0082126F" w:rsidP="00E37849">
      <w:r>
        <w:t xml:space="preserve">An angle of arrival can be provided in a global coordinate system (GCS) or a local coordinate system (LCS). </w:t>
      </w:r>
      <w:r w:rsidR="000F605B">
        <w:t xml:space="preserve">Both systems are useful </w:t>
      </w:r>
      <w:r w:rsidR="001E4D10">
        <w:t xml:space="preserve">and relevant to different scenarios. For example, </w:t>
      </w:r>
      <w:r w:rsidR="00776FEC">
        <w:t xml:space="preserve">GCS can be used for absolute positioning. LCS </w:t>
      </w:r>
      <w:r w:rsidR="00985F60">
        <w:t xml:space="preserve">is applicable to relative positioning scenarios. For example, </w:t>
      </w:r>
      <w:r w:rsidR="00761567">
        <w:t xml:space="preserve">if a vehicle determines that it is 0 degrees away from </w:t>
      </w:r>
      <w:r w:rsidR="00213AFC">
        <w:t>another vehicle’s direction of travel, it can deduce that a collision is likely and take proper action to avoid it.</w:t>
      </w:r>
    </w:p>
    <w:p w14:paraId="1129ED79" w14:textId="4CFC0B36" w:rsidR="0060571C" w:rsidRPr="00E37849" w:rsidRDefault="0060571C" w:rsidP="0060571C">
      <w:pPr>
        <w:pStyle w:val="Caption"/>
      </w:pPr>
      <w:bookmarkStart w:id="9" w:name="_Toc127439929"/>
      <w:r>
        <w:t xml:space="preserve">Proposal </w:t>
      </w:r>
      <w:fldSimple w:instr=" SEQ Proposal \* ARABIC ">
        <w:r w:rsidR="00522510">
          <w:rPr>
            <w:noProof/>
          </w:rPr>
          <w:t>8</w:t>
        </w:r>
      </w:fldSimple>
      <w:r>
        <w:t>: Both GCS and LCS are supported for reporting SL-AoA measurements.</w:t>
      </w:r>
      <w:bookmarkEnd w:id="9"/>
    </w:p>
    <w:p w14:paraId="7F568E2D" w14:textId="251EDDB8" w:rsidR="000E5208" w:rsidRDefault="002836CE" w:rsidP="009C7257">
      <w:pPr>
        <w:rPr>
          <w:lang w:eastAsia="x-none"/>
        </w:rPr>
      </w:pPr>
      <w:r>
        <w:rPr>
          <w:lang w:eastAsia="x-none"/>
        </w:rPr>
        <w:t xml:space="preserve">Synchronization </w:t>
      </w:r>
      <w:r w:rsidR="00593EED">
        <w:rPr>
          <w:lang w:eastAsia="x-none"/>
        </w:rPr>
        <w:t xml:space="preserve">errors </w:t>
      </w:r>
      <w:r>
        <w:rPr>
          <w:lang w:eastAsia="x-none"/>
        </w:rPr>
        <w:t xml:space="preserve">among </w:t>
      </w:r>
      <w:r w:rsidR="00593EED">
        <w:rPr>
          <w:lang w:eastAsia="x-none"/>
        </w:rPr>
        <w:t xml:space="preserve">anchor UEs is an issue that affects TDoA </w:t>
      </w:r>
      <w:r w:rsidR="000E5208">
        <w:rPr>
          <w:lang w:eastAsia="x-none"/>
        </w:rPr>
        <w:t>positioning in general. This was noted in the RAN1 agreement defining SL-TDoA</w:t>
      </w:r>
      <w:r w:rsidR="00494B0C">
        <w:rPr>
          <w:lang w:eastAsia="x-none"/>
        </w:rPr>
        <w:t xml:space="preserve"> and an observation</w:t>
      </w:r>
      <w:r w:rsidR="000E5208">
        <w:rPr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5208" w14:paraId="65326FC3" w14:textId="77777777" w:rsidTr="000E5208">
        <w:tc>
          <w:tcPr>
            <w:tcW w:w="9629" w:type="dxa"/>
          </w:tcPr>
          <w:p w14:paraId="1879E68E" w14:textId="77777777" w:rsidR="000E5208" w:rsidRPr="008C710C" w:rsidRDefault="000E5208" w:rsidP="000E5208">
            <w:pPr>
              <w:rPr>
                <w:b/>
                <w:u w:val="single"/>
                <w:lang w:eastAsia="x-none"/>
              </w:rPr>
            </w:pPr>
            <w:r w:rsidRPr="008C710C">
              <w:rPr>
                <w:b/>
                <w:highlight w:val="green"/>
                <w:u w:val="single"/>
                <w:lang w:eastAsia="x-none"/>
              </w:rPr>
              <w:t>Agreement</w:t>
            </w:r>
          </w:p>
          <w:p w14:paraId="178EA623" w14:textId="77777777" w:rsidR="000E5208" w:rsidRPr="00AE799A" w:rsidRDefault="000E5208" w:rsidP="000E5208">
            <w:r w:rsidRPr="00AE799A">
              <w:t>With regards to SL-TDOA positioning method</w:t>
            </w:r>
            <w:r>
              <w:t xml:space="preserve"> for SL-only positioning</w:t>
            </w:r>
            <w:r w:rsidRPr="00AE799A">
              <w:t>,</w:t>
            </w:r>
          </w:p>
          <w:p w14:paraId="56884A4E" w14:textId="77777777" w:rsidR="000E5208" w:rsidRPr="006656E4" w:rsidRDefault="000E5208" w:rsidP="000E5208">
            <w:pPr>
              <w:numPr>
                <w:ilvl w:val="0"/>
                <w:numId w:val="28"/>
              </w:numPr>
              <w:spacing w:after="160" w:line="259" w:lineRule="auto"/>
              <w:contextualSpacing/>
            </w:pPr>
            <w:r w:rsidRPr="006656E4">
              <w:lastRenderedPageBreak/>
              <w:t>It corresponds to a method where SL-PRS is being transmitted from multiple anchor UEs to a target UE (i.e., DL-TDOA-like operation), and/or from a target UE to multiple anchor UEs (i.e. UL-TDOA-like operation) at least for the purpose of absolute positioning estimation of the target UE</w:t>
            </w:r>
          </w:p>
          <w:p w14:paraId="0791053C" w14:textId="21F1EC2A" w:rsidR="00AF289F" w:rsidRDefault="000E5208" w:rsidP="00AF289F">
            <w:pPr>
              <w:numPr>
                <w:ilvl w:val="0"/>
                <w:numId w:val="28"/>
              </w:numPr>
              <w:spacing w:after="160" w:line="259" w:lineRule="auto"/>
              <w:jc w:val="left"/>
              <w:rPr>
                <w:lang w:eastAsia="x-none"/>
              </w:rPr>
            </w:pPr>
            <w:r w:rsidRPr="00AE799A">
              <w:t xml:space="preserve">Study the detailed procedure, necessary signalling for SL-TDOA, method(s) to mitigate impact of synchronization error between </w:t>
            </w:r>
            <w:r>
              <w:t xml:space="preserve">multiple </w:t>
            </w:r>
            <w:r w:rsidRPr="00AE799A">
              <w:t xml:space="preserve">anchor </w:t>
            </w:r>
            <w:r>
              <w:t>UE</w:t>
            </w:r>
            <w:r w:rsidRPr="00AE799A">
              <w:t>s including whether such method(s) are</w:t>
            </w:r>
            <w:r w:rsidR="00AF289F" w:rsidRPr="00AE799A">
              <w:t xml:space="preserve"> needed.</w:t>
            </w:r>
          </w:p>
          <w:p w14:paraId="748C622D" w14:textId="61828A40" w:rsidR="00E67669" w:rsidRDefault="00E67669" w:rsidP="00E67669">
            <w:pPr>
              <w:snapToGrid w:val="0"/>
              <w:rPr>
                <w:rFonts w:eastAsia="SimSun"/>
                <w:b/>
                <w:iCs/>
              </w:rPr>
            </w:pPr>
            <w:r>
              <w:rPr>
                <w:rFonts w:eastAsia="SimSun"/>
                <w:b/>
                <w:iCs/>
              </w:rPr>
              <w:t>Observation</w:t>
            </w:r>
          </w:p>
          <w:p w14:paraId="4E1A621A" w14:textId="6E1C7F9A" w:rsidR="000E5208" w:rsidRDefault="00E67669" w:rsidP="009C7257">
            <w:pPr>
              <w:rPr>
                <w:lang w:eastAsia="x-none"/>
              </w:rPr>
            </w:pPr>
            <w:r>
              <w:rPr>
                <w:lang w:eastAsia="x-none"/>
              </w:rPr>
              <w:t>SL absolute positioning performance may be degraded due to uncertainty in the anchor UEs’ location coordinates and synchronization error (for SL-TDOA) between anchor UEs.</w:t>
            </w:r>
          </w:p>
        </w:tc>
      </w:tr>
    </w:tbl>
    <w:p w14:paraId="29878FEF" w14:textId="5EC9D0A7" w:rsidR="009C7257" w:rsidRPr="009F09C6" w:rsidRDefault="00593EED" w:rsidP="009C7257">
      <w:pPr>
        <w:rPr>
          <w:lang w:eastAsia="x-none"/>
        </w:rPr>
      </w:pPr>
      <w:r>
        <w:rPr>
          <w:lang w:eastAsia="x-none"/>
        </w:rPr>
        <w:lastRenderedPageBreak/>
        <w:t xml:space="preserve"> </w:t>
      </w:r>
    </w:p>
    <w:p w14:paraId="4CACFA21" w14:textId="3CBCCF25" w:rsidR="009C7257" w:rsidRDefault="00D845CF" w:rsidP="00921B5B">
      <w:r>
        <w:t xml:space="preserve">The same issue </w:t>
      </w:r>
      <w:r w:rsidR="005F5CD1">
        <w:t xml:space="preserve">was also identified for Uu TDoA positioning, where no solution was specified. </w:t>
      </w:r>
      <w:r w:rsidR="00DB6394">
        <w:t xml:space="preserve">We propose to also apply the same to sidelink. </w:t>
      </w:r>
      <w:r w:rsidR="00581E1D">
        <w:t xml:space="preserve">For sidelink positioning, TDoA could be deployed in many different scenarios, e.g. anchors </w:t>
      </w:r>
      <w:r w:rsidR="00A013EB">
        <w:t>are RSUs connected by a wired link, anchors are RSUs connected wirelessly via sidelink or a network, anchors are in a factory</w:t>
      </w:r>
      <w:r w:rsidR="00AF331E">
        <w:t xml:space="preserve">, … Given the large number of different scenarios, </w:t>
      </w:r>
      <w:r w:rsidR="00C06BCB">
        <w:t>it is preferrable to leave methods of mitigating synchronization error up to deployment.</w:t>
      </w:r>
      <w:r w:rsidR="00522510">
        <w:t xml:space="preserve"> Synchronization quality metrics could be reported if helpful.</w:t>
      </w:r>
    </w:p>
    <w:p w14:paraId="6ED314C0" w14:textId="393E5840" w:rsidR="00CF1C34" w:rsidRPr="00E6559C" w:rsidRDefault="00522510" w:rsidP="00522510">
      <w:pPr>
        <w:pStyle w:val="Caption"/>
        <w:rPr>
          <w:lang w:val="en-US"/>
        </w:rPr>
      </w:pPr>
      <w:bookmarkStart w:id="10" w:name="_Toc127439930"/>
      <w:r>
        <w:t xml:space="preserve">Proposal </w:t>
      </w:r>
      <w:fldSimple w:instr=" SEQ Proposal \* ARABIC ">
        <w:r>
          <w:rPr>
            <w:noProof/>
          </w:rPr>
          <w:t>9</w:t>
        </w:r>
      </w:fldSimple>
      <w:r>
        <w:t xml:space="preserve">: Methods to mitigate impact of synchronization </w:t>
      </w:r>
      <w:r w:rsidR="006C366A">
        <w:t>error between multiple anchor UEs are not specified and are left up to deployment. FFS whether a synchronization quality metric is reported.</w:t>
      </w:r>
      <w:bookmarkEnd w:id="10"/>
    </w:p>
    <w:p w14:paraId="20C1662A" w14:textId="3D480AAE" w:rsidR="00466590" w:rsidRPr="00F52A37" w:rsidRDefault="00466590" w:rsidP="00415B69">
      <w:pPr>
        <w:pStyle w:val="3GPPH1"/>
        <w:rPr>
          <w:lang w:val="en-US"/>
        </w:rPr>
      </w:pPr>
      <w:r w:rsidRPr="00F52A37">
        <w:rPr>
          <w:lang w:val="en-US"/>
        </w:rPr>
        <w:t>Conclusions</w:t>
      </w:r>
    </w:p>
    <w:p w14:paraId="6471E09A" w14:textId="0CE795D2" w:rsidR="00AB5061" w:rsidRDefault="00AB50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\c "Observation" </w:instrText>
      </w:r>
      <w:r>
        <w:rPr>
          <w:lang w:val="en-US"/>
        </w:rPr>
        <w:fldChar w:fldCharType="separate"/>
      </w:r>
      <w:hyperlink w:anchor="_Toc127439914" w:history="1">
        <w:r w:rsidRPr="00EC7F09">
          <w:rPr>
            <w:rStyle w:val="Hyperlink"/>
            <w:noProof/>
          </w:rPr>
          <w:t>Observation 1: A unified positioning method is limited in terms of forward compatibility and its ability to support devices implementing different releases.</w:t>
        </w:r>
      </w:hyperlink>
    </w:p>
    <w:p w14:paraId="7FC26A67" w14:textId="4D199C23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15" w:history="1">
        <w:r w:rsidR="00AB5061" w:rsidRPr="00EC7F09">
          <w:rPr>
            <w:rStyle w:val="Hyperlink"/>
            <w:noProof/>
          </w:rPr>
          <w:t>Observation 2: Using time of the subframe closest in time to the subframe in which SL-PRS is received would increase measurement uncertainty due to UE mobility, differences and changes in synchronization sources, and differences and changes in TA.</w:t>
        </w:r>
      </w:hyperlink>
    </w:p>
    <w:p w14:paraId="783F3316" w14:textId="6078F84A" w:rsidR="002F7D83" w:rsidRDefault="00AB5061" w:rsidP="005925EE">
      <w:pPr>
        <w:rPr>
          <w:lang w:val="en-US"/>
        </w:rPr>
      </w:pPr>
      <w:r>
        <w:rPr>
          <w:lang w:val="en-US"/>
        </w:rPr>
        <w:fldChar w:fldCharType="end"/>
      </w:r>
    </w:p>
    <w:p w14:paraId="4E1BB6A9" w14:textId="64898221" w:rsidR="00AB5061" w:rsidRDefault="00AB50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\c "Proposal" </w:instrText>
      </w:r>
      <w:r>
        <w:rPr>
          <w:lang w:val="en-US"/>
        </w:rPr>
        <w:fldChar w:fldCharType="separate"/>
      </w:r>
      <w:hyperlink w:anchor="_Toc127439922" w:history="1">
        <w:r w:rsidRPr="00EF2872">
          <w:rPr>
            <w:rStyle w:val="Hyperlink"/>
            <w:noProof/>
          </w:rPr>
          <w:t>Proposal 1: Separate methods are specified for sidelink positioning.</w:t>
        </w:r>
      </w:hyperlink>
    </w:p>
    <w:p w14:paraId="183B4C6F" w14:textId="09545511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3" w:history="1">
        <w:r w:rsidR="00AB5061" w:rsidRPr="00EF2872">
          <w:rPr>
            <w:rStyle w:val="Hyperlink"/>
            <w:noProof/>
          </w:rPr>
          <w:t>Proposal 2: Measurement report is a higher-layer report in a resource pool that support sidelink communications.</w:t>
        </w:r>
      </w:hyperlink>
    </w:p>
    <w:p w14:paraId="35F00C67" w14:textId="36FE15F1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4" w:history="1">
        <w:r w:rsidR="00AB5061" w:rsidRPr="00EF2872">
          <w:rPr>
            <w:rStyle w:val="Hyperlink"/>
            <w:noProof/>
          </w:rPr>
          <w:t>Proposal 3: Measurement report is triggered by higher layers.</w:t>
        </w:r>
      </w:hyperlink>
    </w:p>
    <w:p w14:paraId="5518893C" w14:textId="2B30C3CD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5" w:history="1">
        <w:r w:rsidR="00AB5061" w:rsidRPr="00EF2872">
          <w:rPr>
            <w:rStyle w:val="Hyperlink"/>
            <w:noProof/>
          </w:rPr>
          <w:t>Proposal 4: One-shot (aperiodic) and periodic (semi-persistent) reports are supported.</w:t>
        </w:r>
      </w:hyperlink>
    </w:p>
    <w:p w14:paraId="29559705" w14:textId="57B95528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6" w:history="1">
        <w:r w:rsidR="00AB5061" w:rsidRPr="00EF2872">
          <w:rPr>
            <w:rStyle w:val="Hyperlink"/>
            <w:noProof/>
          </w:rPr>
          <w:t>Proposal 5: Higher layers can deactivate a periodic (semi-persistent) reporting process.</w:t>
        </w:r>
      </w:hyperlink>
    </w:p>
    <w:p w14:paraId="538F5496" w14:textId="5D4257EE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7" w:history="1">
        <w:r w:rsidR="00AB5061" w:rsidRPr="00EF2872">
          <w:rPr>
            <w:rStyle w:val="Hyperlink"/>
            <w:noProof/>
          </w:rPr>
          <w:t>Proposal 6: Actual SL-PRS transmission time is used for UE SL Rx-Tx time difference measurement.</w:t>
        </w:r>
      </w:hyperlink>
    </w:p>
    <w:p w14:paraId="3CACDA0E" w14:textId="4F5633F7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8" w:history="1">
        <w:r w:rsidR="00AB5061" w:rsidRPr="00EF2872">
          <w:rPr>
            <w:rStyle w:val="Hyperlink"/>
            <w:noProof/>
          </w:rPr>
          <w:t>Proposal 7: The measurement report contains the measurement, information to identify the resource pool where SL-PRS was received, source ID, destination ID, session ID, and quality metrics.</w:t>
        </w:r>
      </w:hyperlink>
    </w:p>
    <w:p w14:paraId="4E362393" w14:textId="617C6304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29" w:history="1">
        <w:r w:rsidR="00AB5061" w:rsidRPr="00EF2872">
          <w:rPr>
            <w:rStyle w:val="Hyperlink"/>
            <w:noProof/>
          </w:rPr>
          <w:t>Proposal 8: Both GCS and LCS are supported for reporting SL-AoA measurements.</w:t>
        </w:r>
      </w:hyperlink>
    </w:p>
    <w:p w14:paraId="0DFFAC1A" w14:textId="2CC1BA6B" w:rsidR="00AB5061" w:rsidRDefault="00A10C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9930" w:history="1">
        <w:r w:rsidR="00AB5061" w:rsidRPr="00EF2872">
          <w:rPr>
            <w:rStyle w:val="Hyperlink"/>
            <w:noProof/>
          </w:rPr>
          <w:t>Proposal 9: Methods to mitigate impact of synchronization error between multiple anchor UEs are not specified and are left up to deployment. FFS whether a synchronization quality metric is reported.</w:t>
        </w:r>
      </w:hyperlink>
    </w:p>
    <w:p w14:paraId="739DE380" w14:textId="247A11ED" w:rsidR="00AB5061" w:rsidRPr="00BE1B74" w:rsidRDefault="00AB5061" w:rsidP="005925EE">
      <w:pPr>
        <w:rPr>
          <w:lang w:val="en-US"/>
        </w:rPr>
      </w:pPr>
      <w:r>
        <w:rPr>
          <w:lang w:val="en-US"/>
        </w:rPr>
        <w:fldChar w:fldCharType="end"/>
      </w:r>
    </w:p>
    <w:p w14:paraId="42D533AD" w14:textId="5340DB2E" w:rsidR="0044506E" w:rsidRPr="00BE1B74" w:rsidRDefault="00466590" w:rsidP="00415B69">
      <w:pPr>
        <w:pStyle w:val="3GPPH1"/>
        <w:numPr>
          <w:ilvl w:val="0"/>
          <w:numId w:val="0"/>
        </w:numPr>
        <w:ind w:left="425" w:hanging="425"/>
        <w:rPr>
          <w:lang w:val="en-US"/>
        </w:rPr>
      </w:pPr>
      <w:r w:rsidRPr="00BE1B74">
        <w:rPr>
          <w:lang w:val="en-US"/>
        </w:rPr>
        <w:t>References</w:t>
      </w:r>
      <w:bookmarkStart w:id="11" w:name="_Ref450583331"/>
      <w:bookmarkEnd w:id="11"/>
    </w:p>
    <w:p w14:paraId="4584FFB6" w14:textId="1BB5CEC7" w:rsidR="00F4281B" w:rsidRPr="006E4E3C" w:rsidRDefault="00B35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2" w:name="_Ref111192391"/>
      <w:bookmarkStart w:id="13" w:name="_Ref127257816"/>
      <w:r w:rsidRPr="006E4E3C">
        <w:rPr>
          <w:rFonts w:eastAsia="SimSun"/>
          <w:lang w:val="en-US"/>
        </w:rPr>
        <w:t>RP-</w:t>
      </w:r>
      <w:bookmarkEnd w:id="12"/>
      <w:r w:rsidR="004D0326" w:rsidRPr="006E4E3C">
        <w:rPr>
          <w:rFonts w:eastAsia="SimSun"/>
          <w:lang w:val="en-US"/>
        </w:rPr>
        <w:t>223549</w:t>
      </w:r>
      <w:r w:rsidR="00941E24" w:rsidRPr="006E4E3C">
        <w:rPr>
          <w:rFonts w:eastAsia="SimSun"/>
          <w:lang w:val="en-US"/>
        </w:rPr>
        <w:t>,</w:t>
      </w:r>
      <w:r w:rsidR="004D0326" w:rsidRPr="006E4E3C">
        <w:rPr>
          <w:rFonts w:eastAsia="SimSun"/>
          <w:lang w:val="en-US"/>
        </w:rPr>
        <w:t xml:space="preserve"> “</w:t>
      </w:r>
      <w:r w:rsidR="00941E24" w:rsidRPr="006E4E3C">
        <w:rPr>
          <w:rFonts w:eastAsia="SimSun"/>
          <w:lang w:val="en-US"/>
        </w:rPr>
        <w:t xml:space="preserve">New WID on Expanded and Improved NR Positioning,” </w:t>
      </w:r>
      <w:r w:rsidR="00CE36D6" w:rsidRPr="006E4E3C">
        <w:rPr>
          <w:rFonts w:eastAsia="SimSun"/>
          <w:lang w:val="en-US"/>
        </w:rPr>
        <w:t>Intel Corporation, CATT, Ericsson. RAN #98-e.</w:t>
      </w:r>
      <w:bookmarkEnd w:id="13"/>
    </w:p>
    <w:p w14:paraId="5A9CF420" w14:textId="77777777" w:rsidR="00B937E9" w:rsidRPr="006E4E3C" w:rsidRDefault="00B937E9" w:rsidP="00B937E9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4" w:name="_Ref127259689"/>
      <w:bookmarkStart w:id="15" w:name="_Ref127275521"/>
      <w:r w:rsidRPr="006E4E3C">
        <w:rPr>
          <w:rFonts w:eastAsia="SimSun"/>
          <w:lang w:val="en-US"/>
        </w:rPr>
        <w:t>Chair’s notes, RAN1 #109, Toulouse.</w:t>
      </w:r>
      <w:bookmarkEnd w:id="14"/>
    </w:p>
    <w:p w14:paraId="57E510A6" w14:textId="7B0B1247" w:rsidR="00B937E9" w:rsidRPr="006E4E3C" w:rsidRDefault="00B937E9" w:rsidP="00B937E9">
      <w:pPr>
        <w:pStyle w:val="ListParagraph"/>
        <w:widowControl w:val="0"/>
        <w:numPr>
          <w:ilvl w:val="0"/>
          <w:numId w:val="8"/>
        </w:numPr>
        <w:tabs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6" w:name="_Ref127388035"/>
      <w:r w:rsidRPr="006E4E3C">
        <w:rPr>
          <w:rFonts w:eastAsia="SimSun"/>
          <w:lang w:val="en-US"/>
        </w:rPr>
        <w:t>Chair’s notes, RAN1 #111, Toulouse.</w:t>
      </w:r>
      <w:bookmarkEnd w:id="16"/>
    </w:p>
    <w:p w14:paraId="09A00AF9" w14:textId="0473A84A" w:rsidR="005207C8" w:rsidRPr="006E4E3C" w:rsidRDefault="005207C8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r w:rsidRPr="006E4E3C">
        <w:rPr>
          <w:rFonts w:eastAsia="SimSun"/>
          <w:lang w:val="en-US"/>
        </w:rPr>
        <w:t xml:space="preserve">TS 38.211, </w:t>
      </w:r>
      <w:r w:rsidR="00D31562" w:rsidRPr="006E4E3C">
        <w:rPr>
          <w:rFonts w:eastAsia="SimSun"/>
          <w:lang w:val="en-US"/>
        </w:rPr>
        <w:t>“Physical channels and modulation (Release 17),” 3GPP.</w:t>
      </w:r>
      <w:bookmarkEnd w:id="15"/>
    </w:p>
    <w:sectPr w:rsidR="005207C8" w:rsidRPr="006E4E3C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E7A9" w14:textId="77777777" w:rsidR="007A27FC" w:rsidRDefault="007A27FC">
      <w:r>
        <w:separator/>
      </w:r>
    </w:p>
  </w:endnote>
  <w:endnote w:type="continuationSeparator" w:id="0">
    <w:p w14:paraId="3F538558" w14:textId="77777777" w:rsidR="007A27FC" w:rsidRDefault="007A27FC">
      <w:r>
        <w:continuationSeparator/>
      </w:r>
    </w:p>
  </w:endnote>
  <w:endnote w:type="continuationNotice" w:id="1">
    <w:p w14:paraId="6C9935EE" w14:textId="77777777" w:rsidR="007A27FC" w:rsidRDefault="007A2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633D" w14:textId="77777777" w:rsidR="007A27FC" w:rsidRDefault="007A27FC">
      <w:r>
        <w:separator/>
      </w:r>
    </w:p>
  </w:footnote>
  <w:footnote w:type="continuationSeparator" w:id="0">
    <w:p w14:paraId="6EAAD0CA" w14:textId="77777777" w:rsidR="007A27FC" w:rsidRDefault="007A27FC">
      <w:r>
        <w:continuationSeparator/>
      </w:r>
    </w:p>
  </w:footnote>
  <w:footnote w:type="continuationNotice" w:id="1">
    <w:p w14:paraId="123D35E8" w14:textId="77777777" w:rsidR="007A27FC" w:rsidRDefault="007A27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6CE6"/>
    <w:multiLevelType w:val="hybridMultilevel"/>
    <w:tmpl w:val="E340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4AD9"/>
    <w:multiLevelType w:val="multilevel"/>
    <w:tmpl w:val="026D4A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6C27"/>
    <w:multiLevelType w:val="hybridMultilevel"/>
    <w:tmpl w:val="DFF8CCC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84954"/>
    <w:multiLevelType w:val="hybridMultilevel"/>
    <w:tmpl w:val="D4905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CA0B7F"/>
    <w:multiLevelType w:val="hybridMultilevel"/>
    <w:tmpl w:val="91C6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950F16"/>
    <w:multiLevelType w:val="hybridMultilevel"/>
    <w:tmpl w:val="F1B06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1B7DCE"/>
    <w:multiLevelType w:val="hybridMultilevel"/>
    <w:tmpl w:val="4A28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2" w15:restartNumberingAfterBreak="0">
    <w:nsid w:val="1FB47535"/>
    <w:multiLevelType w:val="multilevel"/>
    <w:tmpl w:val="36BEA0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8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954BA"/>
    <w:multiLevelType w:val="hybridMultilevel"/>
    <w:tmpl w:val="4386F2AE"/>
    <w:lvl w:ilvl="0" w:tplc="B4F23F1E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188037">
    <w:abstractNumId w:val="25"/>
  </w:num>
  <w:num w:numId="2" w16cid:durableId="1099064264">
    <w:abstractNumId w:val="15"/>
  </w:num>
  <w:num w:numId="3" w16cid:durableId="1141077213">
    <w:abstractNumId w:val="28"/>
  </w:num>
  <w:num w:numId="4" w16cid:durableId="797262782">
    <w:abstractNumId w:val="16"/>
  </w:num>
  <w:num w:numId="5" w16cid:durableId="809858812">
    <w:abstractNumId w:val="12"/>
  </w:num>
  <w:num w:numId="6" w16cid:durableId="1772503162">
    <w:abstractNumId w:val="21"/>
  </w:num>
  <w:num w:numId="7" w16cid:durableId="631711055">
    <w:abstractNumId w:val="3"/>
  </w:num>
  <w:num w:numId="8" w16cid:durableId="68843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9994425">
    <w:abstractNumId w:val="30"/>
  </w:num>
  <w:num w:numId="10" w16cid:durableId="2113545839">
    <w:abstractNumId w:val="22"/>
  </w:num>
  <w:num w:numId="11" w16cid:durableId="687294692">
    <w:abstractNumId w:val="10"/>
  </w:num>
  <w:num w:numId="12" w16cid:durableId="1460417847">
    <w:abstractNumId w:val="8"/>
  </w:num>
  <w:num w:numId="13" w16cid:durableId="2024235069">
    <w:abstractNumId w:val="7"/>
  </w:num>
  <w:num w:numId="14" w16cid:durableId="870729717">
    <w:abstractNumId w:val="5"/>
  </w:num>
  <w:num w:numId="15" w16cid:durableId="1243755253">
    <w:abstractNumId w:val="27"/>
  </w:num>
  <w:num w:numId="16" w16cid:durableId="1524828170">
    <w:abstractNumId w:val="19"/>
  </w:num>
  <w:num w:numId="17" w16cid:durableId="1212308870">
    <w:abstractNumId w:val="18"/>
  </w:num>
  <w:num w:numId="18" w16cid:durableId="1020623873">
    <w:abstractNumId w:val="14"/>
  </w:num>
  <w:num w:numId="19" w16cid:durableId="1241452169">
    <w:abstractNumId w:val="24"/>
  </w:num>
  <w:num w:numId="20" w16cid:durableId="617494235">
    <w:abstractNumId w:val="6"/>
  </w:num>
  <w:num w:numId="21" w16cid:durableId="1996184219">
    <w:abstractNumId w:val="4"/>
  </w:num>
  <w:num w:numId="22" w16cid:durableId="2120026474">
    <w:abstractNumId w:val="32"/>
  </w:num>
  <w:num w:numId="23" w16cid:durableId="1080757712">
    <w:abstractNumId w:val="9"/>
  </w:num>
  <w:num w:numId="24" w16cid:durableId="1241477651">
    <w:abstractNumId w:val="27"/>
  </w:num>
  <w:num w:numId="25" w16cid:durableId="1419593921">
    <w:abstractNumId w:val="17"/>
  </w:num>
  <w:num w:numId="26" w16cid:durableId="1598904181">
    <w:abstractNumId w:val="2"/>
  </w:num>
  <w:num w:numId="27" w16cid:durableId="397284430">
    <w:abstractNumId w:val="1"/>
  </w:num>
  <w:num w:numId="28" w16cid:durableId="1635914634">
    <w:abstractNumId w:val="29"/>
  </w:num>
  <w:num w:numId="29" w16cid:durableId="361983121">
    <w:abstractNumId w:val="33"/>
  </w:num>
  <w:num w:numId="30" w16cid:durableId="1027560315">
    <w:abstractNumId w:val="23"/>
  </w:num>
  <w:num w:numId="31" w16cid:durableId="1495805713">
    <w:abstractNumId w:val="20"/>
  </w:num>
  <w:num w:numId="32" w16cid:durableId="164170247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008740">
    <w:abstractNumId w:val="35"/>
  </w:num>
  <w:num w:numId="34" w16cid:durableId="1488788269">
    <w:abstractNumId w:val="26"/>
  </w:num>
  <w:num w:numId="35" w16cid:durableId="906889250">
    <w:abstractNumId w:val="13"/>
  </w:num>
  <w:num w:numId="36" w16cid:durableId="84882584">
    <w:abstractNumId w:val="34"/>
  </w:num>
  <w:num w:numId="37" w16cid:durableId="1704137466">
    <w:abstractNumId w:val="31"/>
  </w:num>
  <w:num w:numId="38" w16cid:durableId="848061595">
    <w:abstractNumId w:val="34"/>
  </w:num>
  <w:num w:numId="39" w16cid:durableId="471672961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5FD"/>
    <w:rsid w:val="000037DB"/>
    <w:rsid w:val="00003A81"/>
    <w:rsid w:val="00003CAA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C15"/>
    <w:rsid w:val="000140B6"/>
    <w:rsid w:val="00014636"/>
    <w:rsid w:val="000146D8"/>
    <w:rsid w:val="00014897"/>
    <w:rsid w:val="00015049"/>
    <w:rsid w:val="000150ED"/>
    <w:rsid w:val="00015119"/>
    <w:rsid w:val="00015DD5"/>
    <w:rsid w:val="000161C4"/>
    <w:rsid w:val="0001654F"/>
    <w:rsid w:val="0001664E"/>
    <w:rsid w:val="00016AF9"/>
    <w:rsid w:val="00016BF1"/>
    <w:rsid w:val="00016E21"/>
    <w:rsid w:val="00017345"/>
    <w:rsid w:val="00017386"/>
    <w:rsid w:val="0001742C"/>
    <w:rsid w:val="000177DE"/>
    <w:rsid w:val="00017AF5"/>
    <w:rsid w:val="00017FF8"/>
    <w:rsid w:val="000201F6"/>
    <w:rsid w:val="000204E1"/>
    <w:rsid w:val="0002070C"/>
    <w:rsid w:val="00020733"/>
    <w:rsid w:val="00020822"/>
    <w:rsid w:val="00020C46"/>
    <w:rsid w:val="00020D97"/>
    <w:rsid w:val="00020F70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65"/>
    <w:rsid w:val="00022E4A"/>
    <w:rsid w:val="00022F1E"/>
    <w:rsid w:val="00023061"/>
    <w:rsid w:val="0002359F"/>
    <w:rsid w:val="00023B0C"/>
    <w:rsid w:val="00023BBE"/>
    <w:rsid w:val="00024341"/>
    <w:rsid w:val="000247B9"/>
    <w:rsid w:val="000248BA"/>
    <w:rsid w:val="00024B95"/>
    <w:rsid w:val="00024EA7"/>
    <w:rsid w:val="00024F68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3D4"/>
    <w:rsid w:val="00030C58"/>
    <w:rsid w:val="00030C81"/>
    <w:rsid w:val="0003120D"/>
    <w:rsid w:val="00031975"/>
    <w:rsid w:val="0003227F"/>
    <w:rsid w:val="000322EF"/>
    <w:rsid w:val="00032444"/>
    <w:rsid w:val="00032481"/>
    <w:rsid w:val="00032F89"/>
    <w:rsid w:val="000330ED"/>
    <w:rsid w:val="0003365B"/>
    <w:rsid w:val="00033787"/>
    <w:rsid w:val="00033919"/>
    <w:rsid w:val="00033C4B"/>
    <w:rsid w:val="00033EF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2381"/>
    <w:rsid w:val="00042862"/>
    <w:rsid w:val="00042B85"/>
    <w:rsid w:val="0004329D"/>
    <w:rsid w:val="000433F7"/>
    <w:rsid w:val="000437B3"/>
    <w:rsid w:val="00043828"/>
    <w:rsid w:val="00043894"/>
    <w:rsid w:val="00043A9B"/>
    <w:rsid w:val="00043BEB"/>
    <w:rsid w:val="00043C75"/>
    <w:rsid w:val="0004405F"/>
    <w:rsid w:val="0004414F"/>
    <w:rsid w:val="000443DF"/>
    <w:rsid w:val="0004487B"/>
    <w:rsid w:val="000449C7"/>
    <w:rsid w:val="00044AB8"/>
    <w:rsid w:val="0004547F"/>
    <w:rsid w:val="00045544"/>
    <w:rsid w:val="00045758"/>
    <w:rsid w:val="00045834"/>
    <w:rsid w:val="000458D1"/>
    <w:rsid w:val="00045AD0"/>
    <w:rsid w:val="00045C4D"/>
    <w:rsid w:val="00045E6F"/>
    <w:rsid w:val="00045FB4"/>
    <w:rsid w:val="000466E8"/>
    <w:rsid w:val="000467BD"/>
    <w:rsid w:val="00046EF8"/>
    <w:rsid w:val="00047048"/>
    <w:rsid w:val="0004758A"/>
    <w:rsid w:val="00047BFA"/>
    <w:rsid w:val="00050748"/>
    <w:rsid w:val="00050E3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4202"/>
    <w:rsid w:val="0005470F"/>
    <w:rsid w:val="0005480D"/>
    <w:rsid w:val="000548B9"/>
    <w:rsid w:val="000548D7"/>
    <w:rsid w:val="00054A33"/>
    <w:rsid w:val="00054DB4"/>
    <w:rsid w:val="0005500C"/>
    <w:rsid w:val="00055330"/>
    <w:rsid w:val="0005563C"/>
    <w:rsid w:val="00055795"/>
    <w:rsid w:val="000557D1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B0C"/>
    <w:rsid w:val="00057DF9"/>
    <w:rsid w:val="0006001F"/>
    <w:rsid w:val="0006018B"/>
    <w:rsid w:val="000607A9"/>
    <w:rsid w:val="00060982"/>
    <w:rsid w:val="000609E8"/>
    <w:rsid w:val="00060C4A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B9C"/>
    <w:rsid w:val="00063EA6"/>
    <w:rsid w:val="00064203"/>
    <w:rsid w:val="00064B6C"/>
    <w:rsid w:val="00064BE3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70139"/>
    <w:rsid w:val="000708AE"/>
    <w:rsid w:val="00070BBB"/>
    <w:rsid w:val="00070D13"/>
    <w:rsid w:val="00071077"/>
    <w:rsid w:val="0007119F"/>
    <w:rsid w:val="00071380"/>
    <w:rsid w:val="0007156D"/>
    <w:rsid w:val="000716A9"/>
    <w:rsid w:val="000720B1"/>
    <w:rsid w:val="00072214"/>
    <w:rsid w:val="00072903"/>
    <w:rsid w:val="00072A67"/>
    <w:rsid w:val="00073125"/>
    <w:rsid w:val="00073521"/>
    <w:rsid w:val="0007361B"/>
    <w:rsid w:val="000737AA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602"/>
    <w:rsid w:val="00081D2E"/>
    <w:rsid w:val="00081EDA"/>
    <w:rsid w:val="0008269A"/>
    <w:rsid w:val="0008273A"/>
    <w:rsid w:val="0008279E"/>
    <w:rsid w:val="00082BB9"/>
    <w:rsid w:val="00082D8F"/>
    <w:rsid w:val="00083271"/>
    <w:rsid w:val="0008379F"/>
    <w:rsid w:val="00083978"/>
    <w:rsid w:val="00083BE0"/>
    <w:rsid w:val="00083C9B"/>
    <w:rsid w:val="00083F65"/>
    <w:rsid w:val="000842D3"/>
    <w:rsid w:val="000842E2"/>
    <w:rsid w:val="000846AA"/>
    <w:rsid w:val="000846CD"/>
    <w:rsid w:val="0008483C"/>
    <w:rsid w:val="000853FE"/>
    <w:rsid w:val="00085883"/>
    <w:rsid w:val="00085BAF"/>
    <w:rsid w:val="00085E31"/>
    <w:rsid w:val="00085E9C"/>
    <w:rsid w:val="00085EBB"/>
    <w:rsid w:val="00086231"/>
    <w:rsid w:val="0008655D"/>
    <w:rsid w:val="0008662B"/>
    <w:rsid w:val="00086967"/>
    <w:rsid w:val="00086B5B"/>
    <w:rsid w:val="00086F91"/>
    <w:rsid w:val="0008723C"/>
    <w:rsid w:val="00087473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D0A"/>
    <w:rsid w:val="000941B8"/>
    <w:rsid w:val="00094269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6A4"/>
    <w:rsid w:val="000966F6"/>
    <w:rsid w:val="00096BFF"/>
    <w:rsid w:val="00097073"/>
    <w:rsid w:val="00097696"/>
    <w:rsid w:val="000976F5"/>
    <w:rsid w:val="0009777A"/>
    <w:rsid w:val="00097A0C"/>
    <w:rsid w:val="00097E24"/>
    <w:rsid w:val="00097E45"/>
    <w:rsid w:val="000A0040"/>
    <w:rsid w:val="000A00BC"/>
    <w:rsid w:val="000A04DE"/>
    <w:rsid w:val="000A0623"/>
    <w:rsid w:val="000A0992"/>
    <w:rsid w:val="000A0A11"/>
    <w:rsid w:val="000A0A8B"/>
    <w:rsid w:val="000A0A9C"/>
    <w:rsid w:val="000A0AAA"/>
    <w:rsid w:val="000A0EA3"/>
    <w:rsid w:val="000A0F4D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9CA"/>
    <w:rsid w:val="000A5ADD"/>
    <w:rsid w:val="000A5D0A"/>
    <w:rsid w:val="000A62D0"/>
    <w:rsid w:val="000A6302"/>
    <w:rsid w:val="000A6394"/>
    <w:rsid w:val="000A646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530"/>
    <w:rsid w:val="000C458E"/>
    <w:rsid w:val="000C4820"/>
    <w:rsid w:val="000C4DDE"/>
    <w:rsid w:val="000C513C"/>
    <w:rsid w:val="000C52BC"/>
    <w:rsid w:val="000C53FC"/>
    <w:rsid w:val="000C54D0"/>
    <w:rsid w:val="000C5750"/>
    <w:rsid w:val="000C5978"/>
    <w:rsid w:val="000C5E9D"/>
    <w:rsid w:val="000C6269"/>
    <w:rsid w:val="000C6598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2D8E"/>
    <w:rsid w:val="000D3080"/>
    <w:rsid w:val="000D31AC"/>
    <w:rsid w:val="000D3223"/>
    <w:rsid w:val="000D3347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EEE"/>
    <w:rsid w:val="000D5F35"/>
    <w:rsid w:val="000D6121"/>
    <w:rsid w:val="000D622F"/>
    <w:rsid w:val="000D63D3"/>
    <w:rsid w:val="000D655F"/>
    <w:rsid w:val="000D65D8"/>
    <w:rsid w:val="000D6E87"/>
    <w:rsid w:val="000D7460"/>
    <w:rsid w:val="000D75DB"/>
    <w:rsid w:val="000D76E9"/>
    <w:rsid w:val="000D76FF"/>
    <w:rsid w:val="000E02F7"/>
    <w:rsid w:val="000E0D76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B92"/>
    <w:rsid w:val="000E3DD8"/>
    <w:rsid w:val="000E4442"/>
    <w:rsid w:val="000E4CC2"/>
    <w:rsid w:val="000E5208"/>
    <w:rsid w:val="000E5577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527"/>
    <w:rsid w:val="000F582F"/>
    <w:rsid w:val="000F594D"/>
    <w:rsid w:val="000F5F87"/>
    <w:rsid w:val="000F5FB2"/>
    <w:rsid w:val="000F605B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203E"/>
    <w:rsid w:val="00112217"/>
    <w:rsid w:val="001129ED"/>
    <w:rsid w:val="00112AEE"/>
    <w:rsid w:val="00112B19"/>
    <w:rsid w:val="0011310F"/>
    <w:rsid w:val="001131E1"/>
    <w:rsid w:val="00113243"/>
    <w:rsid w:val="0011335D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AC4"/>
    <w:rsid w:val="00121CB0"/>
    <w:rsid w:val="00121E62"/>
    <w:rsid w:val="0012201A"/>
    <w:rsid w:val="001225AC"/>
    <w:rsid w:val="00122A46"/>
    <w:rsid w:val="00122C44"/>
    <w:rsid w:val="00122E50"/>
    <w:rsid w:val="00122FFD"/>
    <w:rsid w:val="00123627"/>
    <w:rsid w:val="00123A88"/>
    <w:rsid w:val="00123BEA"/>
    <w:rsid w:val="00123F62"/>
    <w:rsid w:val="001240AA"/>
    <w:rsid w:val="00124B2F"/>
    <w:rsid w:val="00124BD3"/>
    <w:rsid w:val="00124BFA"/>
    <w:rsid w:val="00124C31"/>
    <w:rsid w:val="00124CB2"/>
    <w:rsid w:val="00124DC5"/>
    <w:rsid w:val="00124E00"/>
    <w:rsid w:val="00124F20"/>
    <w:rsid w:val="001252EE"/>
    <w:rsid w:val="0012551C"/>
    <w:rsid w:val="00125AA7"/>
    <w:rsid w:val="00125CD3"/>
    <w:rsid w:val="00125DC7"/>
    <w:rsid w:val="00126823"/>
    <w:rsid w:val="00126DC7"/>
    <w:rsid w:val="00127925"/>
    <w:rsid w:val="00127973"/>
    <w:rsid w:val="001279C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45D3"/>
    <w:rsid w:val="00144CAD"/>
    <w:rsid w:val="0014507A"/>
    <w:rsid w:val="0014520E"/>
    <w:rsid w:val="0014546D"/>
    <w:rsid w:val="00145511"/>
    <w:rsid w:val="00145C50"/>
    <w:rsid w:val="00145D43"/>
    <w:rsid w:val="00146099"/>
    <w:rsid w:val="001464A7"/>
    <w:rsid w:val="00147155"/>
    <w:rsid w:val="00147840"/>
    <w:rsid w:val="00147B44"/>
    <w:rsid w:val="00147DFB"/>
    <w:rsid w:val="00147E07"/>
    <w:rsid w:val="001507BD"/>
    <w:rsid w:val="00150B0A"/>
    <w:rsid w:val="00150C85"/>
    <w:rsid w:val="00150D27"/>
    <w:rsid w:val="001511BB"/>
    <w:rsid w:val="0015130A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EFA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3B"/>
    <w:rsid w:val="001633BD"/>
    <w:rsid w:val="001637F0"/>
    <w:rsid w:val="001638F1"/>
    <w:rsid w:val="00163A74"/>
    <w:rsid w:val="00163B2E"/>
    <w:rsid w:val="00163BDB"/>
    <w:rsid w:val="00163CFA"/>
    <w:rsid w:val="00163F07"/>
    <w:rsid w:val="00163FA6"/>
    <w:rsid w:val="001642A1"/>
    <w:rsid w:val="001642F2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A7C"/>
    <w:rsid w:val="00171B41"/>
    <w:rsid w:val="00172069"/>
    <w:rsid w:val="00172390"/>
    <w:rsid w:val="00172531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162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B5"/>
    <w:rsid w:val="0018391E"/>
    <w:rsid w:val="00183D4C"/>
    <w:rsid w:val="00183D85"/>
    <w:rsid w:val="0018411F"/>
    <w:rsid w:val="001843AD"/>
    <w:rsid w:val="00184559"/>
    <w:rsid w:val="00185256"/>
    <w:rsid w:val="001852F6"/>
    <w:rsid w:val="00185373"/>
    <w:rsid w:val="001853DB"/>
    <w:rsid w:val="00185A24"/>
    <w:rsid w:val="00185A66"/>
    <w:rsid w:val="00185C1B"/>
    <w:rsid w:val="00185D05"/>
    <w:rsid w:val="00185D1A"/>
    <w:rsid w:val="001863A2"/>
    <w:rsid w:val="0018697C"/>
    <w:rsid w:val="00186B32"/>
    <w:rsid w:val="00186CA9"/>
    <w:rsid w:val="00187172"/>
    <w:rsid w:val="001871FB"/>
    <w:rsid w:val="001875A6"/>
    <w:rsid w:val="001875CB"/>
    <w:rsid w:val="001876BE"/>
    <w:rsid w:val="0018776E"/>
    <w:rsid w:val="00187E7F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22C1"/>
    <w:rsid w:val="0019252C"/>
    <w:rsid w:val="0019278D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40C7"/>
    <w:rsid w:val="001A43DB"/>
    <w:rsid w:val="001A44E9"/>
    <w:rsid w:val="001A4696"/>
    <w:rsid w:val="001A48D2"/>
    <w:rsid w:val="001A4B45"/>
    <w:rsid w:val="001A4F0C"/>
    <w:rsid w:val="001A4FBC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C5B"/>
    <w:rsid w:val="001B1C68"/>
    <w:rsid w:val="001B1D65"/>
    <w:rsid w:val="001B20E2"/>
    <w:rsid w:val="001B241F"/>
    <w:rsid w:val="001B298F"/>
    <w:rsid w:val="001B2AE0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DC5"/>
    <w:rsid w:val="001B6E31"/>
    <w:rsid w:val="001B6F01"/>
    <w:rsid w:val="001B732A"/>
    <w:rsid w:val="001B76C3"/>
    <w:rsid w:val="001B7BDA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3195"/>
    <w:rsid w:val="001C38D9"/>
    <w:rsid w:val="001C3BE8"/>
    <w:rsid w:val="001C3C43"/>
    <w:rsid w:val="001C4193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78D"/>
    <w:rsid w:val="001C69B1"/>
    <w:rsid w:val="001C7287"/>
    <w:rsid w:val="001C7C6C"/>
    <w:rsid w:val="001C7D53"/>
    <w:rsid w:val="001C7FBA"/>
    <w:rsid w:val="001D0121"/>
    <w:rsid w:val="001D12B3"/>
    <w:rsid w:val="001D140A"/>
    <w:rsid w:val="001D14C3"/>
    <w:rsid w:val="001D1B37"/>
    <w:rsid w:val="001D1DE1"/>
    <w:rsid w:val="001D24C7"/>
    <w:rsid w:val="001D2925"/>
    <w:rsid w:val="001D2936"/>
    <w:rsid w:val="001D293D"/>
    <w:rsid w:val="001D2D4E"/>
    <w:rsid w:val="001D303E"/>
    <w:rsid w:val="001D3140"/>
    <w:rsid w:val="001D3151"/>
    <w:rsid w:val="001D35F2"/>
    <w:rsid w:val="001D392D"/>
    <w:rsid w:val="001D3BFD"/>
    <w:rsid w:val="001D4800"/>
    <w:rsid w:val="001D4940"/>
    <w:rsid w:val="001D49FF"/>
    <w:rsid w:val="001D4B6D"/>
    <w:rsid w:val="001D5726"/>
    <w:rsid w:val="001D582A"/>
    <w:rsid w:val="001D59F8"/>
    <w:rsid w:val="001D5C84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D57"/>
    <w:rsid w:val="001E3EB6"/>
    <w:rsid w:val="001E41F3"/>
    <w:rsid w:val="001E4D10"/>
    <w:rsid w:val="001E4D74"/>
    <w:rsid w:val="001E50A6"/>
    <w:rsid w:val="001E52BD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B50"/>
    <w:rsid w:val="001F3FC2"/>
    <w:rsid w:val="001F4056"/>
    <w:rsid w:val="001F4487"/>
    <w:rsid w:val="001F4559"/>
    <w:rsid w:val="001F49CA"/>
    <w:rsid w:val="001F5304"/>
    <w:rsid w:val="001F54E6"/>
    <w:rsid w:val="001F5A24"/>
    <w:rsid w:val="001F5BE0"/>
    <w:rsid w:val="001F5F1C"/>
    <w:rsid w:val="001F5F6F"/>
    <w:rsid w:val="001F6192"/>
    <w:rsid w:val="001F66C9"/>
    <w:rsid w:val="001F6E13"/>
    <w:rsid w:val="001F7097"/>
    <w:rsid w:val="001F7442"/>
    <w:rsid w:val="001F7780"/>
    <w:rsid w:val="001F78B3"/>
    <w:rsid w:val="001F7D06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701"/>
    <w:rsid w:val="002059BB"/>
    <w:rsid w:val="00205A80"/>
    <w:rsid w:val="002064E2"/>
    <w:rsid w:val="00206E6A"/>
    <w:rsid w:val="002070EE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C8B"/>
    <w:rsid w:val="002120C2"/>
    <w:rsid w:val="002120D7"/>
    <w:rsid w:val="00212448"/>
    <w:rsid w:val="002125DB"/>
    <w:rsid w:val="00212793"/>
    <w:rsid w:val="00212ACD"/>
    <w:rsid w:val="002130BF"/>
    <w:rsid w:val="0021332B"/>
    <w:rsid w:val="002135E8"/>
    <w:rsid w:val="002136A9"/>
    <w:rsid w:val="00213AFC"/>
    <w:rsid w:val="00213B0F"/>
    <w:rsid w:val="00213E33"/>
    <w:rsid w:val="00213F25"/>
    <w:rsid w:val="00214159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606"/>
    <w:rsid w:val="00223F17"/>
    <w:rsid w:val="00224182"/>
    <w:rsid w:val="002242C5"/>
    <w:rsid w:val="00224659"/>
    <w:rsid w:val="0022469F"/>
    <w:rsid w:val="00224705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7B6"/>
    <w:rsid w:val="00226B20"/>
    <w:rsid w:val="00226D0E"/>
    <w:rsid w:val="00227423"/>
    <w:rsid w:val="002276AD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D6"/>
    <w:rsid w:val="002343A1"/>
    <w:rsid w:val="002343D6"/>
    <w:rsid w:val="00234403"/>
    <w:rsid w:val="00234520"/>
    <w:rsid w:val="00234995"/>
    <w:rsid w:val="00234C3C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273"/>
    <w:rsid w:val="002432F3"/>
    <w:rsid w:val="00243356"/>
    <w:rsid w:val="002435DB"/>
    <w:rsid w:val="0024372D"/>
    <w:rsid w:val="00243DB2"/>
    <w:rsid w:val="002442A9"/>
    <w:rsid w:val="00244696"/>
    <w:rsid w:val="002446E4"/>
    <w:rsid w:val="00244C5D"/>
    <w:rsid w:val="0024530B"/>
    <w:rsid w:val="002457B3"/>
    <w:rsid w:val="00245DA8"/>
    <w:rsid w:val="00245DDC"/>
    <w:rsid w:val="00245EA0"/>
    <w:rsid w:val="0024600F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3C0"/>
    <w:rsid w:val="002503C3"/>
    <w:rsid w:val="002504E6"/>
    <w:rsid w:val="0025105B"/>
    <w:rsid w:val="0025116B"/>
    <w:rsid w:val="002516A3"/>
    <w:rsid w:val="002517A0"/>
    <w:rsid w:val="00251ADE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7EC"/>
    <w:rsid w:val="00254963"/>
    <w:rsid w:val="00254FF1"/>
    <w:rsid w:val="00255832"/>
    <w:rsid w:val="00255979"/>
    <w:rsid w:val="00255B1E"/>
    <w:rsid w:val="00255FF2"/>
    <w:rsid w:val="00256296"/>
    <w:rsid w:val="002563D7"/>
    <w:rsid w:val="00256588"/>
    <w:rsid w:val="00256897"/>
    <w:rsid w:val="00256E5E"/>
    <w:rsid w:val="002574CB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B0D"/>
    <w:rsid w:val="00261C09"/>
    <w:rsid w:val="00261EA8"/>
    <w:rsid w:val="00262492"/>
    <w:rsid w:val="00262EFA"/>
    <w:rsid w:val="0026307C"/>
    <w:rsid w:val="0026327A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607D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2F"/>
    <w:rsid w:val="0027279A"/>
    <w:rsid w:val="002728AB"/>
    <w:rsid w:val="00273025"/>
    <w:rsid w:val="00273719"/>
    <w:rsid w:val="00273AA6"/>
    <w:rsid w:val="00274284"/>
    <w:rsid w:val="00274500"/>
    <w:rsid w:val="00274D5D"/>
    <w:rsid w:val="00274F56"/>
    <w:rsid w:val="00274F61"/>
    <w:rsid w:val="00274FFE"/>
    <w:rsid w:val="002750BA"/>
    <w:rsid w:val="002752B5"/>
    <w:rsid w:val="0027561C"/>
    <w:rsid w:val="00275AB2"/>
    <w:rsid w:val="00275C79"/>
    <w:rsid w:val="00275D12"/>
    <w:rsid w:val="002762D9"/>
    <w:rsid w:val="00276480"/>
    <w:rsid w:val="00276BB9"/>
    <w:rsid w:val="00276DB3"/>
    <w:rsid w:val="00276DF6"/>
    <w:rsid w:val="00277155"/>
    <w:rsid w:val="002771C3"/>
    <w:rsid w:val="002773BB"/>
    <w:rsid w:val="0027749B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85E"/>
    <w:rsid w:val="0028289B"/>
    <w:rsid w:val="0028294F"/>
    <w:rsid w:val="00282A06"/>
    <w:rsid w:val="00282A6B"/>
    <w:rsid w:val="00282B27"/>
    <w:rsid w:val="0028330C"/>
    <w:rsid w:val="00283460"/>
    <w:rsid w:val="002836CE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13C"/>
    <w:rsid w:val="002861AF"/>
    <w:rsid w:val="002863EB"/>
    <w:rsid w:val="002864B9"/>
    <w:rsid w:val="002869BD"/>
    <w:rsid w:val="00286D73"/>
    <w:rsid w:val="00286E08"/>
    <w:rsid w:val="00287B5C"/>
    <w:rsid w:val="00287BC4"/>
    <w:rsid w:val="0029042D"/>
    <w:rsid w:val="00290660"/>
    <w:rsid w:val="0029074E"/>
    <w:rsid w:val="0029084F"/>
    <w:rsid w:val="00290CBC"/>
    <w:rsid w:val="00290F90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98A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7096"/>
    <w:rsid w:val="002A72A4"/>
    <w:rsid w:val="002A75D5"/>
    <w:rsid w:val="002A79A5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444A"/>
    <w:rsid w:val="002B530A"/>
    <w:rsid w:val="002B5385"/>
    <w:rsid w:val="002B59B3"/>
    <w:rsid w:val="002B5A08"/>
    <w:rsid w:val="002B61A5"/>
    <w:rsid w:val="002B62D4"/>
    <w:rsid w:val="002B6394"/>
    <w:rsid w:val="002B6755"/>
    <w:rsid w:val="002B7008"/>
    <w:rsid w:val="002B7318"/>
    <w:rsid w:val="002B76F6"/>
    <w:rsid w:val="002B7943"/>
    <w:rsid w:val="002B797B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E0D"/>
    <w:rsid w:val="002C3025"/>
    <w:rsid w:val="002C31E8"/>
    <w:rsid w:val="002C3432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080"/>
    <w:rsid w:val="002C724A"/>
    <w:rsid w:val="002C7457"/>
    <w:rsid w:val="002C7527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B3A"/>
    <w:rsid w:val="002D1E2E"/>
    <w:rsid w:val="002D2289"/>
    <w:rsid w:val="002D24DA"/>
    <w:rsid w:val="002D2AE4"/>
    <w:rsid w:val="002D30B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24F"/>
    <w:rsid w:val="002E43A5"/>
    <w:rsid w:val="002E45E4"/>
    <w:rsid w:val="002E4742"/>
    <w:rsid w:val="002E4850"/>
    <w:rsid w:val="002E496A"/>
    <w:rsid w:val="002E4FDB"/>
    <w:rsid w:val="002E52C6"/>
    <w:rsid w:val="002E54AF"/>
    <w:rsid w:val="002E5740"/>
    <w:rsid w:val="002E578D"/>
    <w:rsid w:val="002E5893"/>
    <w:rsid w:val="002E5DFE"/>
    <w:rsid w:val="002E6450"/>
    <w:rsid w:val="002E66B1"/>
    <w:rsid w:val="002E6DDC"/>
    <w:rsid w:val="002E6F96"/>
    <w:rsid w:val="002E7155"/>
    <w:rsid w:val="002E77B3"/>
    <w:rsid w:val="002E7E0B"/>
    <w:rsid w:val="002F0275"/>
    <w:rsid w:val="002F06B9"/>
    <w:rsid w:val="002F06BF"/>
    <w:rsid w:val="002F079E"/>
    <w:rsid w:val="002F0972"/>
    <w:rsid w:val="002F0E0B"/>
    <w:rsid w:val="002F0E67"/>
    <w:rsid w:val="002F0EB1"/>
    <w:rsid w:val="002F1116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1B2"/>
    <w:rsid w:val="002F7231"/>
    <w:rsid w:val="002F7271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72E"/>
    <w:rsid w:val="00306844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128"/>
    <w:rsid w:val="00312215"/>
    <w:rsid w:val="003125BC"/>
    <w:rsid w:val="003126ED"/>
    <w:rsid w:val="00313B55"/>
    <w:rsid w:val="00313CFE"/>
    <w:rsid w:val="00314052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F77"/>
    <w:rsid w:val="00322229"/>
    <w:rsid w:val="003222EA"/>
    <w:rsid w:val="00322883"/>
    <w:rsid w:val="00322B16"/>
    <w:rsid w:val="00322B9F"/>
    <w:rsid w:val="00323227"/>
    <w:rsid w:val="00323865"/>
    <w:rsid w:val="00323A14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3B6"/>
    <w:rsid w:val="003274D2"/>
    <w:rsid w:val="00327A67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417D"/>
    <w:rsid w:val="00335006"/>
    <w:rsid w:val="00335158"/>
    <w:rsid w:val="0033518F"/>
    <w:rsid w:val="003353F7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89"/>
    <w:rsid w:val="00340072"/>
    <w:rsid w:val="00340823"/>
    <w:rsid w:val="00340B71"/>
    <w:rsid w:val="00340D29"/>
    <w:rsid w:val="00340EF3"/>
    <w:rsid w:val="0034157E"/>
    <w:rsid w:val="00341C7A"/>
    <w:rsid w:val="00341D89"/>
    <w:rsid w:val="003421EF"/>
    <w:rsid w:val="00342498"/>
    <w:rsid w:val="003424AE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92C"/>
    <w:rsid w:val="00347D87"/>
    <w:rsid w:val="00347F49"/>
    <w:rsid w:val="00350433"/>
    <w:rsid w:val="00350498"/>
    <w:rsid w:val="003504F1"/>
    <w:rsid w:val="0035079C"/>
    <w:rsid w:val="00350C48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75"/>
    <w:rsid w:val="00353DBE"/>
    <w:rsid w:val="0035465B"/>
    <w:rsid w:val="00354F2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402"/>
    <w:rsid w:val="0036252F"/>
    <w:rsid w:val="00362750"/>
    <w:rsid w:val="00362B42"/>
    <w:rsid w:val="00362B5D"/>
    <w:rsid w:val="003635B5"/>
    <w:rsid w:val="003636E8"/>
    <w:rsid w:val="00363730"/>
    <w:rsid w:val="003638F4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565"/>
    <w:rsid w:val="003665E2"/>
    <w:rsid w:val="00366CCE"/>
    <w:rsid w:val="00366E23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07E"/>
    <w:rsid w:val="00371184"/>
    <w:rsid w:val="00371A2A"/>
    <w:rsid w:val="00371C10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87B"/>
    <w:rsid w:val="00374B3E"/>
    <w:rsid w:val="00374C98"/>
    <w:rsid w:val="00374E05"/>
    <w:rsid w:val="003756D2"/>
    <w:rsid w:val="00375A96"/>
    <w:rsid w:val="00376162"/>
    <w:rsid w:val="003762E6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F"/>
    <w:rsid w:val="00377EB7"/>
    <w:rsid w:val="0038042D"/>
    <w:rsid w:val="0038045A"/>
    <w:rsid w:val="003804AE"/>
    <w:rsid w:val="00380AD1"/>
    <w:rsid w:val="00380B85"/>
    <w:rsid w:val="00380E6E"/>
    <w:rsid w:val="0038122F"/>
    <w:rsid w:val="0038161B"/>
    <w:rsid w:val="00381BD0"/>
    <w:rsid w:val="00381D2D"/>
    <w:rsid w:val="00381E04"/>
    <w:rsid w:val="00382370"/>
    <w:rsid w:val="00382528"/>
    <w:rsid w:val="00382B70"/>
    <w:rsid w:val="00382CA3"/>
    <w:rsid w:val="00382EDC"/>
    <w:rsid w:val="0038371A"/>
    <w:rsid w:val="0038373F"/>
    <w:rsid w:val="00383AC0"/>
    <w:rsid w:val="00384540"/>
    <w:rsid w:val="00384621"/>
    <w:rsid w:val="0038469A"/>
    <w:rsid w:val="0038479F"/>
    <w:rsid w:val="003849DF"/>
    <w:rsid w:val="00384B43"/>
    <w:rsid w:val="00384BA6"/>
    <w:rsid w:val="00384F07"/>
    <w:rsid w:val="00384F0E"/>
    <w:rsid w:val="003855E3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9015E"/>
    <w:rsid w:val="0039021F"/>
    <w:rsid w:val="0039027E"/>
    <w:rsid w:val="00390493"/>
    <w:rsid w:val="003904BE"/>
    <w:rsid w:val="003918DE"/>
    <w:rsid w:val="003919BB"/>
    <w:rsid w:val="00391A17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058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52D"/>
    <w:rsid w:val="003A299F"/>
    <w:rsid w:val="003A2F4B"/>
    <w:rsid w:val="003A2F62"/>
    <w:rsid w:val="003A3F7E"/>
    <w:rsid w:val="003A4499"/>
    <w:rsid w:val="003A4615"/>
    <w:rsid w:val="003A4911"/>
    <w:rsid w:val="003A5E25"/>
    <w:rsid w:val="003A5F01"/>
    <w:rsid w:val="003A6731"/>
    <w:rsid w:val="003A6784"/>
    <w:rsid w:val="003A73CD"/>
    <w:rsid w:val="003A7821"/>
    <w:rsid w:val="003A7B0E"/>
    <w:rsid w:val="003B015B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3A8"/>
    <w:rsid w:val="003B1948"/>
    <w:rsid w:val="003B207F"/>
    <w:rsid w:val="003B2A96"/>
    <w:rsid w:val="003B2F59"/>
    <w:rsid w:val="003B3422"/>
    <w:rsid w:val="003B34FE"/>
    <w:rsid w:val="003B36D4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B7BA9"/>
    <w:rsid w:val="003C011F"/>
    <w:rsid w:val="003C04E6"/>
    <w:rsid w:val="003C05AD"/>
    <w:rsid w:val="003C08E5"/>
    <w:rsid w:val="003C097E"/>
    <w:rsid w:val="003C0F2B"/>
    <w:rsid w:val="003C0FCC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DB"/>
    <w:rsid w:val="003C2CF7"/>
    <w:rsid w:val="003C2D3F"/>
    <w:rsid w:val="003C3696"/>
    <w:rsid w:val="003C3D07"/>
    <w:rsid w:val="003C418B"/>
    <w:rsid w:val="003C441D"/>
    <w:rsid w:val="003C447B"/>
    <w:rsid w:val="003C45CF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522"/>
    <w:rsid w:val="003C6941"/>
    <w:rsid w:val="003C6A23"/>
    <w:rsid w:val="003C72A8"/>
    <w:rsid w:val="003C7580"/>
    <w:rsid w:val="003C77B9"/>
    <w:rsid w:val="003C791A"/>
    <w:rsid w:val="003C7ECB"/>
    <w:rsid w:val="003D004C"/>
    <w:rsid w:val="003D03F0"/>
    <w:rsid w:val="003D0A58"/>
    <w:rsid w:val="003D0B60"/>
    <w:rsid w:val="003D0C55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70E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E47"/>
    <w:rsid w:val="003E26CD"/>
    <w:rsid w:val="003E2B45"/>
    <w:rsid w:val="003E2F1E"/>
    <w:rsid w:val="003E303D"/>
    <w:rsid w:val="003E3D0F"/>
    <w:rsid w:val="003E3D85"/>
    <w:rsid w:val="003E4216"/>
    <w:rsid w:val="003E46DA"/>
    <w:rsid w:val="003E4781"/>
    <w:rsid w:val="003E4964"/>
    <w:rsid w:val="003E4EC7"/>
    <w:rsid w:val="003E4EDF"/>
    <w:rsid w:val="003E505F"/>
    <w:rsid w:val="003E58B9"/>
    <w:rsid w:val="003E5982"/>
    <w:rsid w:val="003E5DE5"/>
    <w:rsid w:val="003E671A"/>
    <w:rsid w:val="003E676A"/>
    <w:rsid w:val="003E6A11"/>
    <w:rsid w:val="003E6CB8"/>
    <w:rsid w:val="003E6D86"/>
    <w:rsid w:val="003E7324"/>
    <w:rsid w:val="003E79BF"/>
    <w:rsid w:val="003E7A42"/>
    <w:rsid w:val="003E7A82"/>
    <w:rsid w:val="003F04F1"/>
    <w:rsid w:val="003F0717"/>
    <w:rsid w:val="003F10B6"/>
    <w:rsid w:val="003F117E"/>
    <w:rsid w:val="003F1252"/>
    <w:rsid w:val="003F1AC8"/>
    <w:rsid w:val="003F1ED1"/>
    <w:rsid w:val="003F2143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A0B"/>
    <w:rsid w:val="003F614E"/>
    <w:rsid w:val="003F62DA"/>
    <w:rsid w:val="003F658E"/>
    <w:rsid w:val="003F66F6"/>
    <w:rsid w:val="003F67EE"/>
    <w:rsid w:val="003F6AAD"/>
    <w:rsid w:val="003F6C9C"/>
    <w:rsid w:val="003F7069"/>
    <w:rsid w:val="003F7503"/>
    <w:rsid w:val="003F77D6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5C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908"/>
    <w:rsid w:val="00411C2B"/>
    <w:rsid w:val="00411E73"/>
    <w:rsid w:val="004125F6"/>
    <w:rsid w:val="0041265B"/>
    <w:rsid w:val="0041267A"/>
    <w:rsid w:val="00412B13"/>
    <w:rsid w:val="00412E96"/>
    <w:rsid w:val="004132A8"/>
    <w:rsid w:val="0041340E"/>
    <w:rsid w:val="0041376E"/>
    <w:rsid w:val="00413773"/>
    <w:rsid w:val="004137CD"/>
    <w:rsid w:val="00413BB0"/>
    <w:rsid w:val="00413EF8"/>
    <w:rsid w:val="0041443A"/>
    <w:rsid w:val="00414475"/>
    <w:rsid w:val="00415738"/>
    <w:rsid w:val="004159A7"/>
    <w:rsid w:val="00415B69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CC7"/>
    <w:rsid w:val="00417E12"/>
    <w:rsid w:val="00417F2C"/>
    <w:rsid w:val="004200DC"/>
    <w:rsid w:val="004200E2"/>
    <w:rsid w:val="0042050B"/>
    <w:rsid w:val="004207FC"/>
    <w:rsid w:val="00420B46"/>
    <w:rsid w:val="00420DC0"/>
    <w:rsid w:val="0042142F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4EF"/>
    <w:rsid w:val="0042474A"/>
    <w:rsid w:val="00424841"/>
    <w:rsid w:val="004248FA"/>
    <w:rsid w:val="00424E52"/>
    <w:rsid w:val="004253CE"/>
    <w:rsid w:val="00425612"/>
    <w:rsid w:val="00425857"/>
    <w:rsid w:val="004259FB"/>
    <w:rsid w:val="0042604B"/>
    <w:rsid w:val="004260E2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A59"/>
    <w:rsid w:val="00430AD7"/>
    <w:rsid w:val="00430C55"/>
    <w:rsid w:val="00430DD6"/>
    <w:rsid w:val="00430F72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6230"/>
    <w:rsid w:val="004363FB"/>
    <w:rsid w:val="00436643"/>
    <w:rsid w:val="00436C6E"/>
    <w:rsid w:val="004371C8"/>
    <w:rsid w:val="00437202"/>
    <w:rsid w:val="004373A4"/>
    <w:rsid w:val="004374FC"/>
    <w:rsid w:val="004375A3"/>
    <w:rsid w:val="00437723"/>
    <w:rsid w:val="004377A4"/>
    <w:rsid w:val="00437850"/>
    <w:rsid w:val="00437A19"/>
    <w:rsid w:val="00437C0B"/>
    <w:rsid w:val="00437FCA"/>
    <w:rsid w:val="00440264"/>
    <w:rsid w:val="00440693"/>
    <w:rsid w:val="0044082E"/>
    <w:rsid w:val="00440EC9"/>
    <w:rsid w:val="00440FB2"/>
    <w:rsid w:val="00441023"/>
    <w:rsid w:val="0044119C"/>
    <w:rsid w:val="00441442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B5"/>
    <w:rsid w:val="00445DAE"/>
    <w:rsid w:val="00446242"/>
    <w:rsid w:val="004462CE"/>
    <w:rsid w:val="00446365"/>
    <w:rsid w:val="00446411"/>
    <w:rsid w:val="00446EF3"/>
    <w:rsid w:val="00447405"/>
    <w:rsid w:val="00447D94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929"/>
    <w:rsid w:val="00453A50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346"/>
    <w:rsid w:val="004633E0"/>
    <w:rsid w:val="00463767"/>
    <w:rsid w:val="00463947"/>
    <w:rsid w:val="00463D19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83C"/>
    <w:rsid w:val="00474909"/>
    <w:rsid w:val="00474925"/>
    <w:rsid w:val="00474C8C"/>
    <w:rsid w:val="00474CB0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309"/>
    <w:rsid w:val="00483394"/>
    <w:rsid w:val="00483784"/>
    <w:rsid w:val="00483793"/>
    <w:rsid w:val="00483977"/>
    <w:rsid w:val="00483B64"/>
    <w:rsid w:val="004840C5"/>
    <w:rsid w:val="004844E6"/>
    <w:rsid w:val="00485275"/>
    <w:rsid w:val="004852E3"/>
    <w:rsid w:val="00485578"/>
    <w:rsid w:val="004856E1"/>
    <w:rsid w:val="004857F4"/>
    <w:rsid w:val="00485CE5"/>
    <w:rsid w:val="00485F6E"/>
    <w:rsid w:val="004862FB"/>
    <w:rsid w:val="004867E4"/>
    <w:rsid w:val="0048688E"/>
    <w:rsid w:val="00486CAC"/>
    <w:rsid w:val="004873A2"/>
    <w:rsid w:val="0048768F"/>
    <w:rsid w:val="004879BA"/>
    <w:rsid w:val="00487FC9"/>
    <w:rsid w:val="004900B7"/>
    <w:rsid w:val="0049035C"/>
    <w:rsid w:val="00490423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5B"/>
    <w:rsid w:val="00492E85"/>
    <w:rsid w:val="00493882"/>
    <w:rsid w:val="00493DD8"/>
    <w:rsid w:val="00493ECF"/>
    <w:rsid w:val="004940C1"/>
    <w:rsid w:val="004941D6"/>
    <w:rsid w:val="0049422F"/>
    <w:rsid w:val="00494529"/>
    <w:rsid w:val="0049475C"/>
    <w:rsid w:val="00494894"/>
    <w:rsid w:val="00494973"/>
    <w:rsid w:val="00494B0C"/>
    <w:rsid w:val="00494B1B"/>
    <w:rsid w:val="00494B22"/>
    <w:rsid w:val="00494CAC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510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239"/>
    <w:rsid w:val="004A34B4"/>
    <w:rsid w:val="004A37E8"/>
    <w:rsid w:val="004A3AD1"/>
    <w:rsid w:val="004A3C87"/>
    <w:rsid w:val="004A3D31"/>
    <w:rsid w:val="004A3F67"/>
    <w:rsid w:val="004A4A1C"/>
    <w:rsid w:val="004A4A2E"/>
    <w:rsid w:val="004A4EAD"/>
    <w:rsid w:val="004A5325"/>
    <w:rsid w:val="004A56BB"/>
    <w:rsid w:val="004A5FBE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2A08"/>
    <w:rsid w:val="004B304A"/>
    <w:rsid w:val="004B39C1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0D3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E6B"/>
    <w:rsid w:val="004C646C"/>
    <w:rsid w:val="004C6517"/>
    <w:rsid w:val="004C67BB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F62"/>
    <w:rsid w:val="004D3406"/>
    <w:rsid w:val="004D3B5C"/>
    <w:rsid w:val="004D3F94"/>
    <w:rsid w:val="004D408A"/>
    <w:rsid w:val="004D44BD"/>
    <w:rsid w:val="004D4BFE"/>
    <w:rsid w:val="004D52EB"/>
    <w:rsid w:val="004D58B5"/>
    <w:rsid w:val="004D5948"/>
    <w:rsid w:val="004D5A11"/>
    <w:rsid w:val="004D5CBA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76E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4C7"/>
    <w:rsid w:val="004E729E"/>
    <w:rsid w:val="004E7642"/>
    <w:rsid w:val="004E769A"/>
    <w:rsid w:val="004E779C"/>
    <w:rsid w:val="004E7C7E"/>
    <w:rsid w:val="004E7EEA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224"/>
    <w:rsid w:val="004F12B1"/>
    <w:rsid w:val="004F14FE"/>
    <w:rsid w:val="004F15EE"/>
    <w:rsid w:val="004F17EF"/>
    <w:rsid w:val="004F187F"/>
    <w:rsid w:val="004F1B77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532"/>
    <w:rsid w:val="004F3D50"/>
    <w:rsid w:val="004F3F99"/>
    <w:rsid w:val="004F40AB"/>
    <w:rsid w:val="004F43DF"/>
    <w:rsid w:val="004F4A0F"/>
    <w:rsid w:val="004F4A54"/>
    <w:rsid w:val="004F4ADD"/>
    <w:rsid w:val="004F4BED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B2"/>
    <w:rsid w:val="004F767D"/>
    <w:rsid w:val="004F770D"/>
    <w:rsid w:val="004F7D32"/>
    <w:rsid w:val="004F7EAB"/>
    <w:rsid w:val="0050008A"/>
    <w:rsid w:val="005004AF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A22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4AC1"/>
    <w:rsid w:val="00514B3C"/>
    <w:rsid w:val="00514BAD"/>
    <w:rsid w:val="00514D04"/>
    <w:rsid w:val="00514DA9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7C8"/>
    <w:rsid w:val="005207E4"/>
    <w:rsid w:val="00520EC3"/>
    <w:rsid w:val="00521D5C"/>
    <w:rsid w:val="00521F30"/>
    <w:rsid w:val="0052251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84"/>
    <w:rsid w:val="00536657"/>
    <w:rsid w:val="005366DC"/>
    <w:rsid w:val="005372F8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ACB"/>
    <w:rsid w:val="00542D07"/>
    <w:rsid w:val="00542E8C"/>
    <w:rsid w:val="00543836"/>
    <w:rsid w:val="00543B15"/>
    <w:rsid w:val="00543DFA"/>
    <w:rsid w:val="00544131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BE5"/>
    <w:rsid w:val="00546E39"/>
    <w:rsid w:val="00547622"/>
    <w:rsid w:val="005476A1"/>
    <w:rsid w:val="00547AA3"/>
    <w:rsid w:val="00547D94"/>
    <w:rsid w:val="00547E15"/>
    <w:rsid w:val="00550E82"/>
    <w:rsid w:val="00551047"/>
    <w:rsid w:val="005510C0"/>
    <w:rsid w:val="00551870"/>
    <w:rsid w:val="00551E7C"/>
    <w:rsid w:val="00551F37"/>
    <w:rsid w:val="00552319"/>
    <w:rsid w:val="00552483"/>
    <w:rsid w:val="00552709"/>
    <w:rsid w:val="005527AE"/>
    <w:rsid w:val="005527D4"/>
    <w:rsid w:val="00552FEE"/>
    <w:rsid w:val="00553232"/>
    <w:rsid w:val="00553547"/>
    <w:rsid w:val="00553B90"/>
    <w:rsid w:val="00553D7B"/>
    <w:rsid w:val="00554001"/>
    <w:rsid w:val="0055415C"/>
    <w:rsid w:val="00554166"/>
    <w:rsid w:val="0055443B"/>
    <w:rsid w:val="005545A3"/>
    <w:rsid w:val="005548CE"/>
    <w:rsid w:val="005549B4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1"/>
    <w:rsid w:val="00563E4E"/>
    <w:rsid w:val="00564014"/>
    <w:rsid w:val="0056417A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100"/>
    <w:rsid w:val="005701CF"/>
    <w:rsid w:val="00570488"/>
    <w:rsid w:val="0057061A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E1D"/>
    <w:rsid w:val="00581F17"/>
    <w:rsid w:val="00581FB9"/>
    <w:rsid w:val="0058244E"/>
    <w:rsid w:val="00582F4D"/>
    <w:rsid w:val="00582F5F"/>
    <w:rsid w:val="00583363"/>
    <w:rsid w:val="005836BB"/>
    <w:rsid w:val="0058390A"/>
    <w:rsid w:val="00583A75"/>
    <w:rsid w:val="00583F23"/>
    <w:rsid w:val="005840CD"/>
    <w:rsid w:val="005841F1"/>
    <w:rsid w:val="0058421B"/>
    <w:rsid w:val="0058421E"/>
    <w:rsid w:val="0058452C"/>
    <w:rsid w:val="0058465D"/>
    <w:rsid w:val="00584B50"/>
    <w:rsid w:val="00584B51"/>
    <w:rsid w:val="00584D4A"/>
    <w:rsid w:val="0058568C"/>
    <w:rsid w:val="0058578B"/>
    <w:rsid w:val="00585A6B"/>
    <w:rsid w:val="00585B83"/>
    <w:rsid w:val="00585CC2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93D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6D"/>
    <w:rsid w:val="00592D74"/>
    <w:rsid w:val="00592DDC"/>
    <w:rsid w:val="0059302A"/>
    <w:rsid w:val="0059336D"/>
    <w:rsid w:val="00593AB7"/>
    <w:rsid w:val="00593BDA"/>
    <w:rsid w:val="00593EED"/>
    <w:rsid w:val="00593F8E"/>
    <w:rsid w:val="005940B1"/>
    <w:rsid w:val="005940D2"/>
    <w:rsid w:val="00594546"/>
    <w:rsid w:val="005947B2"/>
    <w:rsid w:val="00595294"/>
    <w:rsid w:val="005952AF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C79"/>
    <w:rsid w:val="005A42DE"/>
    <w:rsid w:val="005A431C"/>
    <w:rsid w:val="005A512C"/>
    <w:rsid w:val="005A5196"/>
    <w:rsid w:val="005A56B6"/>
    <w:rsid w:val="005A583B"/>
    <w:rsid w:val="005A590E"/>
    <w:rsid w:val="005A5B48"/>
    <w:rsid w:val="005A6410"/>
    <w:rsid w:val="005A64F3"/>
    <w:rsid w:val="005A65FA"/>
    <w:rsid w:val="005A6B37"/>
    <w:rsid w:val="005A7027"/>
    <w:rsid w:val="005A71AB"/>
    <w:rsid w:val="005A71B7"/>
    <w:rsid w:val="005A760A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308"/>
    <w:rsid w:val="005B276A"/>
    <w:rsid w:val="005B29BE"/>
    <w:rsid w:val="005B2B0C"/>
    <w:rsid w:val="005B2F9E"/>
    <w:rsid w:val="005B329A"/>
    <w:rsid w:val="005B32C6"/>
    <w:rsid w:val="005B36B7"/>
    <w:rsid w:val="005B3EA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D9A"/>
    <w:rsid w:val="005C12A3"/>
    <w:rsid w:val="005C1867"/>
    <w:rsid w:val="005C1E0D"/>
    <w:rsid w:val="005C2D0E"/>
    <w:rsid w:val="005C3110"/>
    <w:rsid w:val="005C316C"/>
    <w:rsid w:val="005C32BD"/>
    <w:rsid w:val="005C331D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694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C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603F"/>
    <w:rsid w:val="005D6067"/>
    <w:rsid w:val="005D65EE"/>
    <w:rsid w:val="005D693C"/>
    <w:rsid w:val="005D6A9C"/>
    <w:rsid w:val="005D78A0"/>
    <w:rsid w:val="005D7ED8"/>
    <w:rsid w:val="005E0014"/>
    <w:rsid w:val="005E0393"/>
    <w:rsid w:val="005E052E"/>
    <w:rsid w:val="005E0701"/>
    <w:rsid w:val="005E07FA"/>
    <w:rsid w:val="005E145D"/>
    <w:rsid w:val="005E1637"/>
    <w:rsid w:val="005E1A81"/>
    <w:rsid w:val="005E1CF5"/>
    <w:rsid w:val="005E21BB"/>
    <w:rsid w:val="005E24EC"/>
    <w:rsid w:val="005E25B6"/>
    <w:rsid w:val="005E272B"/>
    <w:rsid w:val="005E2C44"/>
    <w:rsid w:val="005E2F3F"/>
    <w:rsid w:val="005E33B5"/>
    <w:rsid w:val="005E3419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635"/>
    <w:rsid w:val="005F0C21"/>
    <w:rsid w:val="005F1A0B"/>
    <w:rsid w:val="005F1AC9"/>
    <w:rsid w:val="005F1B94"/>
    <w:rsid w:val="005F1C7E"/>
    <w:rsid w:val="005F28AB"/>
    <w:rsid w:val="005F2C35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D96"/>
    <w:rsid w:val="005F53C2"/>
    <w:rsid w:val="005F5472"/>
    <w:rsid w:val="005F54DC"/>
    <w:rsid w:val="005F5662"/>
    <w:rsid w:val="005F5CD1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71C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94F"/>
    <w:rsid w:val="00610AD3"/>
    <w:rsid w:val="00611390"/>
    <w:rsid w:val="00611696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AF4"/>
    <w:rsid w:val="00616B08"/>
    <w:rsid w:val="00616C05"/>
    <w:rsid w:val="00616C2D"/>
    <w:rsid w:val="00616F1C"/>
    <w:rsid w:val="00617034"/>
    <w:rsid w:val="006172D1"/>
    <w:rsid w:val="0061745E"/>
    <w:rsid w:val="00617769"/>
    <w:rsid w:val="00617856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81"/>
    <w:rsid w:val="006221CD"/>
    <w:rsid w:val="006224E7"/>
    <w:rsid w:val="00622894"/>
    <w:rsid w:val="006228AC"/>
    <w:rsid w:val="00622D41"/>
    <w:rsid w:val="00622FD8"/>
    <w:rsid w:val="00623438"/>
    <w:rsid w:val="00623649"/>
    <w:rsid w:val="006236DE"/>
    <w:rsid w:val="00623AD2"/>
    <w:rsid w:val="00623B75"/>
    <w:rsid w:val="00623CEB"/>
    <w:rsid w:val="00624487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BC"/>
    <w:rsid w:val="006311F3"/>
    <w:rsid w:val="0063126D"/>
    <w:rsid w:val="00631312"/>
    <w:rsid w:val="006315DB"/>
    <w:rsid w:val="00631625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DA3"/>
    <w:rsid w:val="006450B6"/>
    <w:rsid w:val="00645B63"/>
    <w:rsid w:val="00645D44"/>
    <w:rsid w:val="00645EA8"/>
    <w:rsid w:val="006460DB"/>
    <w:rsid w:val="0064625E"/>
    <w:rsid w:val="00646941"/>
    <w:rsid w:val="00646C8B"/>
    <w:rsid w:val="00646CC0"/>
    <w:rsid w:val="00647076"/>
    <w:rsid w:val="006478D0"/>
    <w:rsid w:val="006479C0"/>
    <w:rsid w:val="00647F40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22C9"/>
    <w:rsid w:val="0065290B"/>
    <w:rsid w:val="006529DA"/>
    <w:rsid w:val="00652AD8"/>
    <w:rsid w:val="00652AFC"/>
    <w:rsid w:val="00652B6B"/>
    <w:rsid w:val="00652C08"/>
    <w:rsid w:val="00652F3C"/>
    <w:rsid w:val="006533FF"/>
    <w:rsid w:val="00653483"/>
    <w:rsid w:val="0065365D"/>
    <w:rsid w:val="00653704"/>
    <w:rsid w:val="00653FBD"/>
    <w:rsid w:val="006543AB"/>
    <w:rsid w:val="006543AD"/>
    <w:rsid w:val="0065482E"/>
    <w:rsid w:val="00654E80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0AB"/>
    <w:rsid w:val="0066062F"/>
    <w:rsid w:val="00660BEF"/>
    <w:rsid w:val="006612CC"/>
    <w:rsid w:val="00661469"/>
    <w:rsid w:val="006616E0"/>
    <w:rsid w:val="006619B6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12E7"/>
    <w:rsid w:val="00671538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1393"/>
    <w:rsid w:val="0068171E"/>
    <w:rsid w:val="00681792"/>
    <w:rsid w:val="00681831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F05"/>
    <w:rsid w:val="006830AE"/>
    <w:rsid w:val="006833BF"/>
    <w:rsid w:val="00683429"/>
    <w:rsid w:val="006835A7"/>
    <w:rsid w:val="00683B93"/>
    <w:rsid w:val="00683CEC"/>
    <w:rsid w:val="00683D48"/>
    <w:rsid w:val="00683E25"/>
    <w:rsid w:val="006840F5"/>
    <w:rsid w:val="0068485F"/>
    <w:rsid w:val="00684D05"/>
    <w:rsid w:val="00684DA8"/>
    <w:rsid w:val="00684EAD"/>
    <w:rsid w:val="00685AEB"/>
    <w:rsid w:val="00686659"/>
    <w:rsid w:val="00686906"/>
    <w:rsid w:val="00686918"/>
    <w:rsid w:val="00686C59"/>
    <w:rsid w:val="006870BD"/>
    <w:rsid w:val="006877CE"/>
    <w:rsid w:val="00687AD5"/>
    <w:rsid w:val="00687ADD"/>
    <w:rsid w:val="00687F6E"/>
    <w:rsid w:val="006900A3"/>
    <w:rsid w:val="00690475"/>
    <w:rsid w:val="00690721"/>
    <w:rsid w:val="00691699"/>
    <w:rsid w:val="00691743"/>
    <w:rsid w:val="006919BA"/>
    <w:rsid w:val="00691CC1"/>
    <w:rsid w:val="00691E87"/>
    <w:rsid w:val="00692304"/>
    <w:rsid w:val="00692422"/>
    <w:rsid w:val="0069271A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7109"/>
    <w:rsid w:val="006972F9"/>
    <w:rsid w:val="006973DE"/>
    <w:rsid w:val="006975C2"/>
    <w:rsid w:val="006976E2"/>
    <w:rsid w:val="00697741"/>
    <w:rsid w:val="006979B8"/>
    <w:rsid w:val="00697EED"/>
    <w:rsid w:val="006A097C"/>
    <w:rsid w:val="006A0B20"/>
    <w:rsid w:val="006A0FD4"/>
    <w:rsid w:val="006A12D3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4483"/>
    <w:rsid w:val="006A457B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91C"/>
    <w:rsid w:val="006B0C10"/>
    <w:rsid w:val="006B0D95"/>
    <w:rsid w:val="006B119E"/>
    <w:rsid w:val="006B14BC"/>
    <w:rsid w:val="006B1808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A7A"/>
    <w:rsid w:val="006B5BE1"/>
    <w:rsid w:val="006B61B6"/>
    <w:rsid w:val="006B61D3"/>
    <w:rsid w:val="006B6312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D29"/>
    <w:rsid w:val="006C10C9"/>
    <w:rsid w:val="006C1100"/>
    <w:rsid w:val="006C1207"/>
    <w:rsid w:val="006C147C"/>
    <w:rsid w:val="006C160D"/>
    <w:rsid w:val="006C1912"/>
    <w:rsid w:val="006C198D"/>
    <w:rsid w:val="006C1A38"/>
    <w:rsid w:val="006C1B0D"/>
    <w:rsid w:val="006C1BB1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66A"/>
    <w:rsid w:val="006C3746"/>
    <w:rsid w:val="006C3A17"/>
    <w:rsid w:val="006C3B1F"/>
    <w:rsid w:val="006C3C30"/>
    <w:rsid w:val="006C4361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89B"/>
    <w:rsid w:val="006C6A74"/>
    <w:rsid w:val="006C7B41"/>
    <w:rsid w:val="006C7C56"/>
    <w:rsid w:val="006D09CC"/>
    <w:rsid w:val="006D0B28"/>
    <w:rsid w:val="006D0B42"/>
    <w:rsid w:val="006D0C42"/>
    <w:rsid w:val="006D1344"/>
    <w:rsid w:val="006D1349"/>
    <w:rsid w:val="006D148D"/>
    <w:rsid w:val="006D14EF"/>
    <w:rsid w:val="006D20D0"/>
    <w:rsid w:val="006D22E5"/>
    <w:rsid w:val="006D2620"/>
    <w:rsid w:val="006D2938"/>
    <w:rsid w:val="006D2C17"/>
    <w:rsid w:val="006D2D9A"/>
    <w:rsid w:val="006D306B"/>
    <w:rsid w:val="006D3481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F8C"/>
    <w:rsid w:val="006D60B9"/>
    <w:rsid w:val="006D621B"/>
    <w:rsid w:val="006D65EA"/>
    <w:rsid w:val="006D68B9"/>
    <w:rsid w:val="006D69FE"/>
    <w:rsid w:val="006D6CD1"/>
    <w:rsid w:val="006D6D28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859"/>
    <w:rsid w:val="006E38EF"/>
    <w:rsid w:val="006E3ACF"/>
    <w:rsid w:val="006E3C5D"/>
    <w:rsid w:val="006E4602"/>
    <w:rsid w:val="006E49D3"/>
    <w:rsid w:val="006E4AB2"/>
    <w:rsid w:val="006E4DD8"/>
    <w:rsid w:val="006E4E3C"/>
    <w:rsid w:val="006E4E57"/>
    <w:rsid w:val="006E51F0"/>
    <w:rsid w:val="006E5321"/>
    <w:rsid w:val="006E554F"/>
    <w:rsid w:val="006E55A3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54A7"/>
    <w:rsid w:val="006F56B6"/>
    <w:rsid w:val="006F614B"/>
    <w:rsid w:val="006F6811"/>
    <w:rsid w:val="006F6A74"/>
    <w:rsid w:val="006F6E0B"/>
    <w:rsid w:val="006F6EB3"/>
    <w:rsid w:val="006F7466"/>
    <w:rsid w:val="006F7BD4"/>
    <w:rsid w:val="006F7E5A"/>
    <w:rsid w:val="006F7E86"/>
    <w:rsid w:val="0070007B"/>
    <w:rsid w:val="007000D3"/>
    <w:rsid w:val="00700596"/>
    <w:rsid w:val="007007CF"/>
    <w:rsid w:val="00700C1B"/>
    <w:rsid w:val="007010E0"/>
    <w:rsid w:val="007013FE"/>
    <w:rsid w:val="00701553"/>
    <w:rsid w:val="007016F8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84"/>
    <w:rsid w:val="00702D80"/>
    <w:rsid w:val="0070300E"/>
    <w:rsid w:val="00703259"/>
    <w:rsid w:val="00703498"/>
    <w:rsid w:val="00703599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C53"/>
    <w:rsid w:val="00705D3D"/>
    <w:rsid w:val="0070617A"/>
    <w:rsid w:val="00706207"/>
    <w:rsid w:val="0070621A"/>
    <w:rsid w:val="007064B8"/>
    <w:rsid w:val="007068C1"/>
    <w:rsid w:val="00706A2D"/>
    <w:rsid w:val="00706FC6"/>
    <w:rsid w:val="0070745B"/>
    <w:rsid w:val="00707568"/>
    <w:rsid w:val="0070784C"/>
    <w:rsid w:val="00707DDF"/>
    <w:rsid w:val="00707F26"/>
    <w:rsid w:val="00710485"/>
    <w:rsid w:val="00710974"/>
    <w:rsid w:val="00710A0B"/>
    <w:rsid w:val="00710C82"/>
    <w:rsid w:val="00710CB4"/>
    <w:rsid w:val="00710E93"/>
    <w:rsid w:val="00711109"/>
    <w:rsid w:val="0071142D"/>
    <w:rsid w:val="007115D1"/>
    <w:rsid w:val="00711643"/>
    <w:rsid w:val="007116DE"/>
    <w:rsid w:val="007117E0"/>
    <w:rsid w:val="007118FF"/>
    <w:rsid w:val="00711956"/>
    <w:rsid w:val="00711B5A"/>
    <w:rsid w:val="00711C3B"/>
    <w:rsid w:val="0071211D"/>
    <w:rsid w:val="00712A08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E05"/>
    <w:rsid w:val="00715143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3D5E"/>
    <w:rsid w:val="007241DA"/>
    <w:rsid w:val="0072454F"/>
    <w:rsid w:val="0072499F"/>
    <w:rsid w:val="00724D85"/>
    <w:rsid w:val="00725333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9EC"/>
    <w:rsid w:val="00730FC9"/>
    <w:rsid w:val="007312CB"/>
    <w:rsid w:val="007322FD"/>
    <w:rsid w:val="00732343"/>
    <w:rsid w:val="007329BF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613E"/>
    <w:rsid w:val="007362DF"/>
    <w:rsid w:val="007365E7"/>
    <w:rsid w:val="00736A58"/>
    <w:rsid w:val="00736AC0"/>
    <w:rsid w:val="00736B83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685"/>
    <w:rsid w:val="0074387F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D3D"/>
    <w:rsid w:val="00753DC4"/>
    <w:rsid w:val="00754306"/>
    <w:rsid w:val="00754F86"/>
    <w:rsid w:val="00754F9C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48"/>
    <w:rsid w:val="00760FFC"/>
    <w:rsid w:val="00761010"/>
    <w:rsid w:val="00761567"/>
    <w:rsid w:val="0076188D"/>
    <w:rsid w:val="00761A84"/>
    <w:rsid w:val="00761AF5"/>
    <w:rsid w:val="00761E12"/>
    <w:rsid w:val="0076263F"/>
    <w:rsid w:val="00762685"/>
    <w:rsid w:val="007626D8"/>
    <w:rsid w:val="0076280C"/>
    <w:rsid w:val="007631A9"/>
    <w:rsid w:val="007638D6"/>
    <w:rsid w:val="007639C5"/>
    <w:rsid w:val="00763C8D"/>
    <w:rsid w:val="00763C94"/>
    <w:rsid w:val="00763D34"/>
    <w:rsid w:val="00763EB6"/>
    <w:rsid w:val="0076436D"/>
    <w:rsid w:val="007646DB"/>
    <w:rsid w:val="00764861"/>
    <w:rsid w:val="007648FE"/>
    <w:rsid w:val="00764A95"/>
    <w:rsid w:val="00764C3A"/>
    <w:rsid w:val="00764D24"/>
    <w:rsid w:val="00764E84"/>
    <w:rsid w:val="00765192"/>
    <w:rsid w:val="00765237"/>
    <w:rsid w:val="007652AA"/>
    <w:rsid w:val="00765411"/>
    <w:rsid w:val="007654AC"/>
    <w:rsid w:val="00765AAC"/>
    <w:rsid w:val="00765DEE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8D6"/>
    <w:rsid w:val="0077090A"/>
    <w:rsid w:val="00770BAD"/>
    <w:rsid w:val="0077111D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E50"/>
    <w:rsid w:val="00774497"/>
    <w:rsid w:val="00774BBC"/>
    <w:rsid w:val="00774C92"/>
    <w:rsid w:val="00774E65"/>
    <w:rsid w:val="00774EFF"/>
    <w:rsid w:val="0077505C"/>
    <w:rsid w:val="007751F7"/>
    <w:rsid w:val="00775A78"/>
    <w:rsid w:val="00775FA2"/>
    <w:rsid w:val="00775FC8"/>
    <w:rsid w:val="00775FF9"/>
    <w:rsid w:val="0077600C"/>
    <w:rsid w:val="007765FB"/>
    <w:rsid w:val="0077660C"/>
    <w:rsid w:val="00776842"/>
    <w:rsid w:val="0077698A"/>
    <w:rsid w:val="00776FEC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5AC"/>
    <w:rsid w:val="00783881"/>
    <w:rsid w:val="00783CD9"/>
    <w:rsid w:val="00783E71"/>
    <w:rsid w:val="00784484"/>
    <w:rsid w:val="00784791"/>
    <w:rsid w:val="007848CF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21DF"/>
    <w:rsid w:val="00792342"/>
    <w:rsid w:val="007926D8"/>
    <w:rsid w:val="007928BB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267C"/>
    <w:rsid w:val="007A26CC"/>
    <w:rsid w:val="007A27FC"/>
    <w:rsid w:val="007A2A94"/>
    <w:rsid w:val="007A2BD9"/>
    <w:rsid w:val="007A3297"/>
    <w:rsid w:val="007A395D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1016"/>
    <w:rsid w:val="007B1167"/>
    <w:rsid w:val="007B17BE"/>
    <w:rsid w:val="007B1C33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5D6"/>
    <w:rsid w:val="007B6DB4"/>
    <w:rsid w:val="007B6E3C"/>
    <w:rsid w:val="007B7763"/>
    <w:rsid w:val="007B7C09"/>
    <w:rsid w:val="007B7CE3"/>
    <w:rsid w:val="007C0146"/>
    <w:rsid w:val="007C02DB"/>
    <w:rsid w:val="007C04BD"/>
    <w:rsid w:val="007C0542"/>
    <w:rsid w:val="007C0622"/>
    <w:rsid w:val="007C0C1A"/>
    <w:rsid w:val="007C0C3B"/>
    <w:rsid w:val="007C0E0E"/>
    <w:rsid w:val="007C144A"/>
    <w:rsid w:val="007C153D"/>
    <w:rsid w:val="007C2097"/>
    <w:rsid w:val="007C236C"/>
    <w:rsid w:val="007C237B"/>
    <w:rsid w:val="007C23AE"/>
    <w:rsid w:val="007C283B"/>
    <w:rsid w:val="007C292D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ED7"/>
    <w:rsid w:val="007C63AB"/>
    <w:rsid w:val="007C6414"/>
    <w:rsid w:val="007C6628"/>
    <w:rsid w:val="007C6AE3"/>
    <w:rsid w:val="007C6DA7"/>
    <w:rsid w:val="007C6E1E"/>
    <w:rsid w:val="007C770D"/>
    <w:rsid w:val="007C78FA"/>
    <w:rsid w:val="007C7C45"/>
    <w:rsid w:val="007C7C67"/>
    <w:rsid w:val="007C7E56"/>
    <w:rsid w:val="007D0C89"/>
    <w:rsid w:val="007D0EAC"/>
    <w:rsid w:val="007D114A"/>
    <w:rsid w:val="007D1221"/>
    <w:rsid w:val="007D19F7"/>
    <w:rsid w:val="007D1A56"/>
    <w:rsid w:val="007D2178"/>
    <w:rsid w:val="007D21EF"/>
    <w:rsid w:val="007D2270"/>
    <w:rsid w:val="007D22E6"/>
    <w:rsid w:val="007D2E7E"/>
    <w:rsid w:val="007D31AB"/>
    <w:rsid w:val="007D3342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9B1"/>
    <w:rsid w:val="007D5FAD"/>
    <w:rsid w:val="007D645F"/>
    <w:rsid w:val="007D679D"/>
    <w:rsid w:val="007D68DD"/>
    <w:rsid w:val="007D68F5"/>
    <w:rsid w:val="007D68FE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583"/>
    <w:rsid w:val="007E1765"/>
    <w:rsid w:val="007E18BE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B13"/>
    <w:rsid w:val="007E3EC7"/>
    <w:rsid w:val="007E456B"/>
    <w:rsid w:val="007E458D"/>
    <w:rsid w:val="007E483D"/>
    <w:rsid w:val="007E484E"/>
    <w:rsid w:val="007E4918"/>
    <w:rsid w:val="007E4B69"/>
    <w:rsid w:val="007E4E65"/>
    <w:rsid w:val="007E4EAF"/>
    <w:rsid w:val="007E5275"/>
    <w:rsid w:val="007E5603"/>
    <w:rsid w:val="007E5AD3"/>
    <w:rsid w:val="007E60B9"/>
    <w:rsid w:val="007E6473"/>
    <w:rsid w:val="007E6641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C71"/>
    <w:rsid w:val="007F0088"/>
    <w:rsid w:val="007F00FD"/>
    <w:rsid w:val="007F0A30"/>
    <w:rsid w:val="007F0D44"/>
    <w:rsid w:val="007F0FB0"/>
    <w:rsid w:val="007F1264"/>
    <w:rsid w:val="007F1869"/>
    <w:rsid w:val="007F18CA"/>
    <w:rsid w:val="007F1AAF"/>
    <w:rsid w:val="007F1C0D"/>
    <w:rsid w:val="007F1F37"/>
    <w:rsid w:val="007F20ED"/>
    <w:rsid w:val="007F2400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FFB"/>
    <w:rsid w:val="007F61D1"/>
    <w:rsid w:val="007F6232"/>
    <w:rsid w:val="007F6477"/>
    <w:rsid w:val="007F7399"/>
    <w:rsid w:val="007F74BB"/>
    <w:rsid w:val="007F7635"/>
    <w:rsid w:val="007F7639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48E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A55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4FD0"/>
    <w:rsid w:val="008151AD"/>
    <w:rsid w:val="0081556F"/>
    <w:rsid w:val="008155B4"/>
    <w:rsid w:val="00815B6B"/>
    <w:rsid w:val="00815C9A"/>
    <w:rsid w:val="00816216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26F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B98"/>
    <w:rsid w:val="00822C99"/>
    <w:rsid w:val="00822ECA"/>
    <w:rsid w:val="00822EE6"/>
    <w:rsid w:val="00822F0A"/>
    <w:rsid w:val="00823330"/>
    <w:rsid w:val="008233C4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300C2"/>
    <w:rsid w:val="008305CC"/>
    <w:rsid w:val="008309CD"/>
    <w:rsid w:val="00830B46"/>
    <w:rsid w:val="0083147D"/>
    <w:rsid w:val="008317B0"/>
    <w:rsid w:val="00831982"/>
    <w:rsid w:val="00831AF8"/>
    <w:rsid w:val="00831B36"/>
    <w:rsid w:val="00831B84"/>
    <w:rsid w:val="00831C72"/>
    <w:rsid w:val="00831ED4"/>
    <w:rsid w:val="00832278"/>
    <w:rsid w:val="0083246E"/>
    <w:rsid w:val="008324A8"/>
    <w:rsid w:val="0083285A"/>
    <w:rsid w:val="0083290F"/>
    <w:rsid w:val="00832A2C"/>
    <w:rsid w:val="00832A6C"/>
    <w:rsid w:val="00832C8B"/>
    <w:rsid w:val="00832ED6"/>
    <w:rsid w:val="008334FE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A1D"/>
    <w:rsid w:val="00843B63"/>
    <w:rsid w:val="00843DBE"/>
    <w:rsid w:val="00843F92"/>
    <w:rsid w:val="00844650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DB5"/>
    <w:rsid w:val="00847F69"/>
    <w:rsid w:val="00847FA9"/>
    <w:rsid w:val="008500CF"/>
    <w:rsid w:val="00850228"/>
    <w:rsid w:val="00850314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CE8"/>
    <w:rsid w:val="00867E71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221"/>
    <w:rsid w:val="0087449C"/>
    <w:rsid w:val="00874F9B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953"/>
    <w:rsid w:val="00876E52"/>
    <w:rsid w:val="00877775"/>
    <w:rsid w:val="00877788"/>
    <w:rsid w:val="008777C0"/>
    <w:rsid w:val="00877AE8"/>
    <w:rsid w:val="00877ECE"/>
    <w:rsid w:val="008802F8"/>
    <w:rsid w:val="00880549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B6C"/>
    <w:rsid w:val="0088615D"/>
    <w:rsid w:val="00886623"/>
    <w:rsid w:val="00886663"/>
    <w:rsid w:val="008867D2"/>
    <w:rsid w:val="00886B3A"/>
    <w:rsid w:val="00886EC5"/>
    <w:rsid w:val="008870C0"/>
    <w:rsid w:val="0088728C"/>
    <w:rsid w:val="008873F1"/>
    <w:rsid w:val="008876BE"/>
    <w:rsid w:val="00887C5B"/>
    <w:rsid w:val="00887D55"/>
    <w:rsid w:val="00887FC0"/>
    <w:rsid w:val="008904F6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A2C"/>
    <w:rsid w:val="00896C69"/>
    <w:rsid w:val="00897527"/>
    <w:rsid w:val="00897728"/>
    <w:rsid w:val="00897835"/>
    <w:rsid w:val="00897925"/>
    <w:rsid w:val="00897A8F"/>
    <w:rsid w:val="00897F11"/>
    <w:rsid w:val="008A0233"/>
    <w:rsid w:val="008A035A"/>
    <w:rsid w:val="008A06F2"/>
    <w:rsid w:val="008A0A00"/>
    <w:rsid w:val="008A0CC0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8B0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5B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4019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C6C"/>
    <w:rsid w:val="008B6CA5"/>
    <w:rsid w:val="008B6D56"/>
    <w:rsid w:val="008B73B1"/>
    <w:rsid w:val="008B74A8"/>
    <w:rsid w:val="008B7724"/>
    <w:rsid w:val="008B7E9E"/>
    <w:rsid w:val="008C0286"/>
    <w:rsid w:val="008C0A4C"/>
    <w:rsid w:val="008C1108"/>
    <w:rsid w:val="008C19FD"/>
    <w:rsid w:val="008C1D28"/>
    <w:rsid w:val="008C20AF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5D5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8F0"/>
    <w:rsid w:val="008D0C60"/>
    <w:rsid w:val="008D0C6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D25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2046"/>
    <w:rsid w:val="008E216A"/>
    <w:rsid w:val="008E2497"/>
    <w:rsid w:val="008E24D4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70"/>
    <w:rsid w:val="008E5D77"/>
    <w:rsid w:val="008E63CA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56F"/>
    <w:rsid w:val="008F16FE"/>
    <w:rsid w:val="008F1820"/>
    <w:rsid w:val="008F1FA5"/>
    <w:rsid w:val="008F22D0"/>
    <w:rsid w:val="008F2EC6"/>
    <w:rsid w:val="008F366E"/>
    <w:rsid w:val="008F3D85"/>
    <w:rsid w:val="008F3DD7"/>
    <w:rsid w:val="008F3DEE"/>
    <w:rsid w:val="008F405E"/>
    <w:rsid w:val="008F4170"/>
    <w:rsid w:val="008F50B9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699"/>
    <w:rsid w:val="009018B6"/>
    <w:rsid w:val="00901BC2"/>
    <w:rsid w:val="00901D36"/>
    <w:rsid w:val="0090242E"/>
    <w:rsid w:val="009032E3"/>
    <w:rsid w:val="009032E7"/>
    <w:rsid w:val="0090340F"/>
    <w:rsid w:val="009038B0"/>
    <w:rsid w:val="00903A9D"/>
    <w:rsid w:val="00903D1D"/>
    <w:rsid w:val="00903E13"/>
    <w:rsid w:val="00903E1F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B53"/>
    <w:rsid w:val="00912CB5"/>
    <w:rsid w:val="00912CCE"/>
    <w:rsid w:val="00912D27"/>
    <w:rsid w:val="009131EB"/>
    <w:rsid w:val="00913254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681"/>
    <w:rsid w:val="00921A19"/>
    <w:rsid w:val="00921B5B"/>
    <w:rsid w:val="00921F2A"/>
    <w:rsid w:val="0092230F"/>
    <w:rsid w:val="009226CC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71"/>
    <w:rsid w:val="00926690"/>
    <w:rsid w:val="00926E8F"/>
    <w:rsid w:val="00926FD7"/>
    <w:rsid w:val="0092718A"/>
    <w:rsid w:val="009272F0"/>
    <w:rsid w:val="00927B2A"/>
    <w:rsid w:val="00927C06"/>
    <w:rsid w:val="00927DB5"/>
    <w:rsid w:val="009301A5"/>
    <w:rsid w:val="00930308"/>
    <w:rsid w:val="00930730"/>
    <w:rsid w:val="009307EA"/>
    <w:rsid w:val="0093091E"/>
    <w:rsid w:val="00930B11"/>
    <w:rsid w:val="00930C9E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74E"/>
    <w:rsid w:val="00932AA4"/>
    <w:rsid w:val="00932B0A"/>
    <w:rsid w:val="00932B41"/>
    <w:rsid w:val="009331FE"/>
    <w:rsid w:val="00933601"/>
    <w:rsid w:val="009336A8"/>
    <w:rsid w:val="009336CA"/>
    <w:rsid w:val="00933E72"/>
    <w:rsid w:val="009346E4"/>
    <w:rsid w:val="009348B0"/>
    <w:rsid w:val="009348CB"/>
    <w:rsid w:val="00934DC6"/>
    <w:rsid w:val="00935162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743"/>
    <w:rsid w:val="009419A8"/>
    <w:rsid w:val="00941D34"/>
    <w:rsid w:val="00941E23"/>
    <w:rsid w:val="00941E24"/>
    <w:rsid w:val="0094231A"/>
    <w:rsid w:val="0094256A"/>
    <w:rsid w:val="00942C98"/>
    <w:rsid w:val="00943025"/>
    <w:rsid w:val="00943161"/>
    <w:rsid w:val="009433FD"/>
    <w:rsid w:val="0094377B"/>
    <w:rsid w:val="00943883"/>
    <w:rsid w:val="00943A9D"/>
    <w:rsid w:val="00944622"/>
    <w:rsid w:val="00944B61"/>
    <w:rsid w:val="00944D6C"/>
    <w:rsid w:val="00944F0D"/>
    <w:rsid w:val="00945087"/>
    <w:rsid w:val="009453CD"/>
    <w:rsid w:val="009455BF"/>
    <w:rsid w:val="00945618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82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976"/>
    <w:rsid w:val="00955AC6"/>
    <w:rsid w:val="00956129"/>
    <w:rsid w:val="00956773"/>
    <w:rsid w:val="009567F7"/>
    <w:rsid w:val="00956801"/>
    <w:rsid w:val="009569BE"/>
    <w:rsid w:val="009573BC"/>
    <w:rsid w:val="0095741B"/>
    <w:rsid w:val="009574A9"/>
    <w:rsid w:val="009575E6"/>
    <w:rsid w:val="00957687"/>
    <w:rsid w:val="00957C26"/>
    <w:rsid w:val="00957F89"/>
    <w:rsid w:val="009600BA"/>
    <w:rsid w:val="009603B7"/>
    <w:rsid w:val="00960644"/>
    <w:rsid w:val="009608FA"/>
    <w:rsid w:val="00960BCC"/>
    <w:rsid w:val="00960C7A"/>
    <w:rsid w:val="00960FED"/>
    <w:rsid w:val="00961287"/>
    <w:rsid w:val="0096154F"/>
    <w:rsid w:val="009615D7"/>
    <w:rsid w:val="00961604"/>
    <w:rsid w:val="00961655"/>
    <w:rsid w:val="00961981"/>
    <w:rsid w:val="00961BAA"/>
    <w:rsid w:val="00961F05"/>
    <w:rsid w:val="00962248"/>
    <w:rsid w:val="00962D23"/>
    <w:rsid w:val="00962D34"/>
    <w:rsid w:val="00963309"/>
    <w:rsid w:val="009633EE"/>
    <w:rsid w:val="0096355E"/>
    <w:rsid w:val="009639FA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6E5"/>
    <w:rsid w:val="0097289C"/>
    <w:rsid w:val="00972D9E"/>
    <w:rsid w:val="0097347F"/>
    <w:rsid w:val="0097369A"/>
    <w:rsid w:val="00973903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C4"/>
    <w:rsid w:val="00976174"/>
    <w:rsid w:val="00976183"/>
    <w:rsid w:val="00976457"/>
    <w:rsid w:val="009765ED"/>
    <w:rsid w:val="00976603"/>
    <w:rsid w:val="00976E09"/>
    <w:rsid w:val="00976FFC"/>
    <w:rsid w:val="00977760"/>
    <w:rsid w:val="009777D9"/>
    <w:rsid w:val="00980192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25"/>
    <w:rsid w:val="00983E7F"/>
    <w:rsid w:val="00983E8B"/>
    <w:rsid w:val="009849E0"/>
    <w:rsid w:val="00984A47"/>
    <w:rsid w:val="00985099"/>
    <w:rsid w:val="00985EAA"/>
    <w:rsid w:val="00985F60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661"/>
    <w:rsid w:val="00997795"/>
    <w:rsid w:val="00997927"/>
    <w:rsid w:val="00997B4F"/>
    <w:rsid w:val="009A01E9"/>
    <w:rsid w:val="009A030C"/>
    <w:rsid w:val="009A0B1C"/>
    <w:rsid w:val="009A0BA3"/>
    <w:rsid w:val="009A0F3F"/>
    <w:rsid w:val="009A1079"/>
    <w:rsid w:val="009A12E2"/>
    <w:rsid w:val="009A176A"/>
    <w:rsid w:val="009A1A79"/>
    <w:rsid w:val="009A1DE5"/>
    <w:rsid w:val="009A2062"/>
    <w:rsid w:val="009A2358"/>
    <w:rsid w:val="009A27CB"/>
    <w:rsid w:val="009A2800"/>
    <w:rsid w:val="009A28E1"/>
    <w:rsid w:val="009A2C8E"/>
    <w:rsid w:val="009A36EC"/>
    <w:rsid w:val="009A3758"/>
    <w:rsid w:val="009A3B2A"/>
    <w:rsid w:val="009A3BD7"/>
    <w:rsid w:val="009A3CD9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AE"/>
    <w:rsid w:val="009B2420"/>
    <w:rsid w:val="009B2469"/>
    <w:rsid w:val="009B27C1"/>
    <w:rsid w:val="009B2EA2"/>
    <w:rsid w:val="009B2F12"/>
    <w:rsid w:val="009B2FD7"/>
    <w:rsid w:val="009B30A7"/>
    <w:rsid w:val="009B3561"/>
    <w:rsid w:val="009B3646"/>
    <w:rsid w:val="009B4053"/>
    <w:rsid w:val="009B426D"/>
    <w:rsid w:val="009B434F"/>
    <w:rsid w:val="009B4435"/>
    <w:rsid w:val="009B4AC9"/>
    <w:rsid w:val="009B5171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CE"/>
    <w:rsid w:val="009C07C4"/>
    <w:rsid w:val="009C0FD7"/>
    <w:rsid w:val="009C1755"/>
    <w:rsid w:val="009C17CC"/>
    <w:rsid w:val="009C18C4"/>
    <w:rsid w:val="009C1D14"/>
    <w:rsid w:val="009C212A"/>
    <w:rsid w:val="009C22F9"/>
    <w:rsid w:val="009C23EE"/>
    <w:rsid w:val="009C2420"/>
    <w:rsid w:val="009C2631"/>
    <w:rsid w:val="009C2B05"/>
    <w:rsid w:val="009C2D07"/>
    <w:rsid w:val="009C3035"/>
    <w:rsid w:val="009C3421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257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9FA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5AA"/>
    <w:rsid w:val="009D6CBF"/>
    <w:rsid w:val="009D6EDC"/>
    <w:rsid w:val="009D6F30"/>
    <w:rsid w:val="009D7D2B"/>
    <w:rsid w:val="009E0293"/>
    <w:rsid w:val="009E0589"/>
    <w:rsid w:val="009E0AFD"/>
    <w:rsid w:val="009E0BB8"/>
    <w:rsid w:val="009E0D81"/>
    <w:rsid w:val="009E0E15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5E"/>
    <w:rsid w:val="009E55DB"/>
    <w:rsid w:val="009E5717"/>
    <w:rsid w:val="009E5C05"/>
    <w:rsid w:val="009E6067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EAF"/>
    <w:rsid w:val="009F0FCF"/>
    <w:rsid w:val="009F128D"/>
    <w:rsid w:val="009F21E4"/>
    <w:rsid w:val="009F232E"/>
    <w:rsid w:val="009F2389"/>
    <w:rsid w:val="009F2447"/>
    <w:rsid w:val="009F29DE"/>
    <w:rsid w:val="009F3515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D44"/>
    <w:rsid w:val="00A01228"/>
    <w:rsid w:val="00A01305"/>
    <w:rsid w:val="00A013EB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40A6"/>
    <w:rsid w:val="00A042E5"/>
    <w:rsid w:val="00A04372"/>
    <w:rsid w:val="00A0453D"/>
    <w:rsid w:val="00A0463E"/>
    <w:rsid w:val="00A04685"/>
    <w:rsid w:val="00A04C82"/>
    <w:rsid w:val="00A04F03"/>
    <w:rsid w:val="00A04FBE"/>
    <w:rsid w:val="00A04FD9"/>
    <w:rsid w:val="00A05603"/>
    <w:rsid w:val="00A05624"/>
    <w:rsid w:val="00A05785"/>
    <w:rsid w:val="00A058EA"/>
    <w:rsid w:val="00A05901"/>
    <w:rsid w:val="00A06987"/>
    <w:rsid w:val="00A06C94"/>
    <w:rsid w:val="00A06D22"/>
    <w:rsid w:val="00A06DBB"/>
    <w:rsid w:val="00A06DD9"/>
    <w:rsid w:val="00A06EFF"/>
    <w:rsid w:val="00A07072"/>
    <w:rsid w:val="00A072C3"/>
    <w:rsid w:val="00A07307"/>
    <w:rsid w:val="00A0743E"/>
    <w:rsid w:val="00A07C0B"/>
    <w:rsid w:val="00A07DAD"/>
    <w:rsid w:val="00A10166"/>
    <w:rsid w:val="00A10348"/>
    <w:rsid w:val="00A103E1"/>
    <w:rsid w:val="00A1048F"/>
    <w:rsid w:val="00A10522"/>
    <w:rsid w:val="00A109D8"/>
    <w:rsid w:val="00A10B9C"/>
    <w:rsid w:val="00A10BC6"/>
    <w:rsid w:val="00A10CF2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821"/>
    <w:rsid w:val="00A1291A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3243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9A7"/>
    <w:rsid w:val="00A31B87"/>
    <w:rsid w:val="00A31B8A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5EC0"/>
    <w:rsid w:val="00A36242"/>
    <w:rsid w:val="00A3627C"/>
    <w:rsid w:val="00A36495"/>
    <w:rsid w:val="00A36505"/>
    <w:rsid w:val="00A36CBB"/>
    <w:rsid w:val="00A37003"/>
    <w:rsid w:val="00A37A46"/>
    <w:rsid w:val="00A400E6"/>
    <w:rsid w:val="00A40238"/>
    <w:rsid w:val="00A4039B"/>
    <w:rsid w:val="00A40842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83"/>
    <w:rsid w:val="00A42684"/>
    <w:rsid w:val="00A429AC"/>
    <w:rsid w:val="00A429DC"/>
    <w:rsid w:val="00A42A98"/>
    <w:rsid w:val="00A42B70"/>
    <w:rsid w:val="00A42D22"/>
    <w:rsid w:val="00A42E18"/>
    <w:rsid w:val="00A43213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ACF"/>
    <w:rsid w:val="00A47E70"/>
    <w:rsid w:val="00A5000D"/>
    <w:rsid w:val="00A50200"/>
    <w:rsid w:val="00A503DB"/>
    <w:rsid w:val="00A50410"/>
    <w:rsid w:val="00A50BEF"/>
    <w:rsid w:val="00A51311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680"/>
    <w:rsid w:val="00A54821"/>
    <w:rsid w:val="00A54974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3F5B"/>
    <w:rsid w:val="00A64196"/>
    <w:rsid w:val="00A641D8"/>
    <w:rsid w:val="00A649A7"/>
    <w:rsid w:val="00A64B63"/>
    <w:rsid w:val="00A64CBE"/>
    <w:rsid w:val="00A64DB7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D8"/>
    <w:rsid w:val="00A704E3"/>
    <w:rsid w:val="00A708AA"/>
    <w:rsid w:val="00A70D1E"/>
    <w:rsid w:val="00A70D22"/>
    <w:rsid w:val="00A71075"/>
    <w:rsid w:val="00A71259"/>
    <w:rsid w:val="00A71C1C"/>
    <w:rsid w:val="00A71F6C"/>
    <w:rsid w:val="00A71F83"/>
    <w:rsid w:val="00A7206C"/>
    <w:rsid w:val="00A7221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8DC"/>
    <w:rsid w:val="00A73C25"/>
    <w:rsid w:val="00A73D02"/>
    <w:rsid w:val="00A743DE"/>
    <w:rsid w:val="00A7440F"/>
    <w:rsid w:val="00A747BE"/>
    <w:rsid w:val="00A74A78"/>
    <w:rsid w:val="00A74E48"/>
    <w:rsid w:val="00A74FDC"/>
    <w:rsid w:val="00A755FE"/>
    <w:rsid w:val="00A7564F"/>
    <w:rsid w:val="00A75689"/>
    <w:rsid w:val="00A758E5"/>
    <w:rsid w:val="00A75C31"/>
    <w:rsid w:val="00A762EC"/>
    <w:rsid w:val="00A76C2A"/>
    <w:rsid w:val="00A76FEF"/>
    <w:rsid w:val="00A77010"/>
    <w:rsid w:val="00A7732A"/>
    <w:rsid w:val="00A7753F"/>
    <w:rsid w:val="00A77775"/>
    <w:rsid w:val="00A77AB6"/>
    <w:rsid w:val="00A77BE4"/>
    <w:rsid w:val="00A801FE"/>
    <w:rsid w:val="00A80B6B"/>
    <w:rsid w:val="00A80BFD"/>
    <w:rsid w:val="00A80EAF"/>
    <w:rsid w:val="00A81290"/>
    <w:rsid w:val="00A81CF1"/>
    <w:rsid w:val="00A81EC1"/>
    <w:rsid w:val="00A81F25"/>
    <w:rsid w:val="00A82165"/>
    <w:rsid w:val="00A824E9"/>
    <w:rsid w:val="00A827B8"/>
    <w:rsid w:val="00A82FDC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D32"/>
    <w:rsid w:val="00A92EFA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EB7"/>
    <w:rsid w:val="00AA00CB"/>
    <w:rsid w:val="00AA0903"/>
    <w:rsid w:val="00AA0995"/>
    <w:rsid w:val="00AA09BE"/>
    <w:rsid w:val="00AA113C"/>
    <w:rsid w:val="00AA1341"/>
    <w:rsid w:val="00AA137B"/>
    <w:rsid w:val="00AA15B6"/>
    <w:rsid w:val="00AA1615"/>
    <w:rsid w:val="00AA166E"/>
    <w:rsid w:val="00AA22B5"/>
    <w:rsid w:val="00AA2339"/>
    <w:rsid w:val="00AA23F5"/>
    <w:rsid w:val="00AA245A"/>
    <w:rsid w:val="00AA26BA"/>
    <w:rsid w:val="00AA2708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959"/>
    <w:rsid w:val="00AA6F63"/>
    <w:rsid w:val="00AA71D9"/>
    <w:rsid w:val="00AA7707"/>
    <w:rsid w:val="00AA7770"/>
    <w:rsid w:val="00AA781C"/>
    <w:rsid w:val="00AA789E"/>
    <w:rsid w:val="00AA7A04"/>
    <w:rsid w:val="00AA7B98"/>
    <w:rsid w:val="00AA7CD3"/>
    <w:rsid w:val="00AA7E67"/>
    <w:rsid w:val="00AB06E0"/>
    <w:rsid w:val="00AB07EE"/>
    <w:rsid w:val="00AB0D21"/>
    <w:rsid w:val="00AB1077"/>
    <w:rsid w:val="00AB112F"/>
    <w:rsid w:val="00AB1365"/>
    <w:rsid w:val="00AB1571"/>
    <w:rsid w:val="00AB17A2"/>
    <w:rsid w:val="00AB17EB"/>
    <w:rsid w:val="00AB195E"/>
    <w:rsid w:val="00AB1C4C"/>
    <w:rsid w:val="00AB1F73"/>
    <w:rsid w:val="00AB2296"/>
    <w:rsid w:val="00AB22A8"/>
    <w:rsid w:val="00AB267A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61"/>
    <w:rsid w:val="00AB50AB"/>
    <w:rsid w:val="00AB50E7"/>
    <w:rsid w:val="00AB554C"/>
    <w:rsid w:val="00AB5677"/>
    <w:rsid w:val="00AB58F7"/>
    <w:rsid w:val="00AB5A31"/>
    <w:rsid w:val="00AB5C91"/>
    <w:rsid w:val="00AB5CB1"/>
    <w:rsid w:val="00AB5F88"/>
    <w:rsid w:val="00AB61A5"/>
    <w:rsid w:val="00AB620F"/>
    <w:rsid w:val="00AB6368"/>
    <w:rsid w:val="00AB6A61"/>
    <w:rsid w:val="00AB6C59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C3C"/>
    <w:rsid w:val="00AC2E53"/>
    <w:rsid w:val="00AC2E5E"/>
    <w:rsid w:val="00AC30D5"/>
    <w:rsid w:val="00AC36EB"/>
    <w:rsid w:val="00AC38D7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477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618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89F"/>
    <w:rsid w:val="00AF2A10"/>
    <w:rsid w:val="00AF2CDF"/>
    <w:rsid w:val="00AF30FC"/>
    <w:rsid w:val="00AF321C"/>
    <w:rsid w:val="00AF331E"/>
    <w:rsid w:val="00AF375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1BF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635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868"/>
    <w:rsid w:val="00B078AF"/>
    <w:rsid w:val="00B079BC"/>
    <w:rsid w:val="00B07E31"/>
    <w:rsid w:val="00B10088"/>
    <w:rsid w:val="00B10111"/>
    <w:rsid w:val="00B1024E"/>
    <w:rsid w:val="00B10474"/>
    <w:rsid w:val="00B1069D"/>
    <w:rsid w:val="00B10946"/>
    <w:rsid w:val="00B10B11"/>
    <w:rsid w:val="00B10D32"/>
    <w:rsid w:val="00B10D3B"/>
    <w:rsid w:val="00B112D7"/>
    <w:rsid w:val="00B11678"/>
    <w:rsid w:val="00B1282C"/>
    <w:rsid w:val="00B12B7A"/>
    <w:rsid w:val="00B12E1E"/>
    <w:rsid w:val="00B12E4B"/>
    <w:rsid w:val="00B13046"/>
    <w:rsid w:val="00B139B7"/>
    <w:rsid w:val="00B13C83"/>
    <w:rsid w:val="00B14004"/>
    <w:rsid w:val="00B1416D"/>
    <w:rsid w:val="00B1444C"/>
    <w:rsid w:val="00B1468B"/>
    <w:rsid w:val="00B14A73"/>
    <w:rsid w:val="00B14E5D"/>
    <w:rsid w:val="00B15111"/>
    <w:rsid w:val="00B1535F"/>
    <w:rsid w:val="00B1555F"/>
    <w:rsid w:val="00B155EA"/>
    <w:rsid w:val="00B157C0"/>
    <w:rsid w:val="00B15E85"/>
    <w:rsid w:val="00B15EF5"/>
    <w:rsid w:val="00B1618F"/>
    <w:rsid w:val="00B162CC"/>
    <w:rsid w:val="00B1683B"/>
    <w:rsid w:val="00B16C2B"/>
    <w:rsid w:val="00B1736B"/>
    <w:rsid w:val="00B173A8"/>
    <w:rsid w:val="00B1756D"/>
    <w:rsid w:val="00B17606"/>
    <w:rsid w:val="00B1773D"/>
    <w:rsid w:val="00B179E9"/>
    <w:rsid w:val="00B17C7B"/>
    <w:rsid w:val="00B17D75"/>
    <w:rsid w:val="00B200C0"/>
    <w:rsid w:val="00B2024A"/>
    <w:rsid w:val="00B203D4"/>
    <w:rsid w:val="00B207EB"/>
    <w:rsid w:val="00B20AC7"/>
    <w:rsid w:val="00B20D5A"/>
    <w:rsid w:val="00B20EF6"/>
    <w:rsid w:val="00B211C8"/>
    <w:rsid w:val="00B214C5"/>
    <w:rsid w:val="00B215B5"/>
    <w:rsid w:val="00B2161A"/>
    <w:rsid w:val="00B22D85"/>
    <w:rsid w:val="00B22FA0"/>
    <w:rsid w:val="00B22FC2"/>
    <w:rsid w:val="00B23184"/>
    <w:rsid w:val="00B23200"/>
    <w:rsid w:val="00B23481"/>
    <w:rsid w:val="00B2355F"/>
    <w:rsid w:val="00B23697"/>
    <w:rsid w:val="00B23E78"/>
    <w:rsid w:val="00B2417A"/>
    <w:rsid w:val="00B2424A"/>
    <w:rsid w:val="00B245A0"/>
    <w:rsid w:val="00B24B5F"/>
    <w:rsid w:val="00B24CF7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9E"/>
    <w:rsid w:val="00B308BC"/>
    <w:rsid w:val="00B308F9"/>
    <w:rsid w:val="00B30A1F"/>
    <w:rsid w:val="00B30AF7"/>
    <w:rsid w:val="00B30BBD"/>
    <w:rsid w:val="00B30C72"/>
    <w:rsid w:val="00B30CB1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31F3"/>
    <w:rsid w:val="00B33200"/>
    <w:rsid w:val="00B33941"/>
    <w:rsid w:val="00B34185"/>
    <w:rsid w:val="00B341E4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81D"/>
    <w:rsid w:val="00B368D6"/>
    <w:rsid w:val="00B369BE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48D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7025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48"/>
    <w:rsid w:val="00B617C1"/>
    <w:rsid w:val="00B618B3"/>
    <w:rsid w:val="00B61C92"/>
    <w:rsid w:val="00B61F64"/>
    <w:rsid w:val="00B620E5"/>
    <w:rsid w:val="00B62105"/>
    <w:rsid w:val="00B62133"/>
    <w:rsid w:val="00B6218B"/>
    <w:rsid w:val="00B6218F"/>
    <w:rsid w:val="00B625CC"/>
    <w:rsid w:val="00B629AA"/>
    <w:rsid w:val="00B630BB"/>
    <w:rsid w:val="00B633D5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82"/>
    <w:rsid w:val="00B712B1"/>
    <w:rsid w:val="00B7157F"/>
    <w:rsid w:val="00B7184A"/>
    <w:rsid w:val="00B7192E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ADB"/>
    <w:rsid w:val="00B80B20"/>
    <w:rsid w:val="00B80BE3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501"/>
    <w:rsid w:val="00B82712"/>
    <w:rsid w:val="00B82C40"/>
    <w:rsid w:val="00B82E20"/>
    <w:rsid w:val="00B8306A"/>
    <w:rsid w:val="00B8365F"/>
    <w:rsid w:val="00B83F61"/>
    <w:rsid w:val="00B84228"/>
    <w:rsid w:val="00B842F9"/>
    <w:rsid w:val="00B847A1"/>
    <w:rsid w:val="00B847D8"/>
    <w:rsid w:val="00B84923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47"/>
    <w:rsid w:val="00B86A74"/>
    <w:rsid w:val="00B86D99"/>
    <w:rsid w:val="00B87BCC"/>
    <w:rsid w:val="00B87DC0"/>
    <w:rsid w:val="00B87F20"/>
    <w:rsid w:val="00B90037"/>
    <w:rsid w:val="00B906F7"/>
    <w:rsid w:val="00B90B01"/>
    <w:rsid w:val="00B90C03"/>
    <w:rsid w:val="00B90D67"/>
    <w:rsid w:val="00B90E93"/>
    <w:rsid w:val="00B91326"/>
    <w:rsid w:val="00B91380"/>
    <w:rsid w:val="00B916B0"/>
    <w:rsid w:val="00B91DF3"/>
    <w:rsid w:val="00B91DF6"/>
    <w:rsid w:val="00B92571"/>
    <w:rsid w:val="00B9278C"/>
    <w:rsid w:val="00B93252"/>
    <w:rsid w:val="00B93312"/>
    <w:rsid w:val="00B9339F"/>
    <w:rsid w:val="00B93481"/>
    <w:rsid w:val="00B937E9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6018"/>
    <w:rsid w:val="00B960E0"/>
    <w:rsid w:val="00B96141"/>
    <w:rsid w:val="00B96841"/>
    <w:rsid w:val="00B968C8"/>
    <w:rsid w:val="00B96B83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624"/>
    <w:rsid w:val="00BA18CA"/>
    <w:rsid w:val="00BA20F9"/>
    <w:rsid w:val="00BA222F"/>
    <w:rsid w:val="00BA2498"/>
    <w:rsid w:val="00BA28B0"/>
    <w:rsid w:val="00BA2A90"/>
    <w:rsid w:val="00BA2C19"/>
    <w:rsid w:val="00BA2E11"/>
    <w:rsid w:val="00BA3119"/>
    <w:rsid w:val="00BA31BB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513A"/>
    <w:rsid w:val="00BA51BA"/>
    <w:rsid w:val="00BA5566"/>
    <w:rsid w:val="00BA558F"/>
    <w:rsid w:val="00BA5664"/>
    <w:rsid w:val="00BA59E2"/>
    <w:rsid w:val="00BA5B38"/>
    <w:rsid w:val="00BA5B6B"/>
    <w:rsid w:val="00BA5BAC"/>
    <w:rsid w:val="00BA6006"/>
    <w:rsid w:val="00BA6154"/>
    <w:rsid w:val="00BA6B78"/>
    <w:rsid w:val="00BA6DDF"/>
    <w:rsid w:val="00BA71EE"/>
    <w:rsid w:val="00BA71F2"/>
    <w:rsid w:val="00BA7266"/>
    <w:rsid w:val="00BA75E5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E8F"/>
    <w:rsid w:val="00BB1F68"/>
    <w:rsid w:val="00BB1FA7"/>
    <w:rsid w:val="00BB20C5"/>
    <w:rsid w:val="00BB23A6"/>
    <w:rsid w:val="00BB23C2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8B"/>
    <w:rsid w:val="00BB4CDC"/>
    <w:rsid w:val="00BB4F08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E36"/>
    <w:rsid w:val="00BC51CD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293"/>
    <w:rsid w:val="00BD04C3"/>
    <w:rsid w:val="00BD05B7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D2C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3C"/>
    <w:rsid w:val="00BD40D3"/>
    <w:rsid w:val="00BD4596"/>
    <w:rsid w:val="00BD4B60"/>
    <w:rsid w:val="00BD4DD9"/>
    <w:rsid w:val="00BD508A"/>
    <w:rsid w:val="00BD52EE"/>
    <w:rsid w:val="00BD70E0"/>
    <w:rsid w:val="00BD75D7"/>
    <w:rsid w:val="00BD7606"/>
    <w:rsid w:val="00BD77AF"/>
    <w:rsid w:val="00BD7A7D"/>
    <w:rsid w:val="00BD7BCC"/>
    <w:rsid w:val="00BD7D45"/>
    <w:rsid w:val="00BD7E46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2E6"/>
    <w:rsid w:val="00BE4442"/>
    <w:rsid w:val="00BE451A"/>
    <w:rsid w:val="00BE4792"/>
    <w:rsid w:val="00BE4967"/>
    <w:rsid w:val="00BE498F"/>
    <w:rsid w:val="00BE4BF5"/>
    <w:rsid w:val="00BE50B4"/>
    <w:rsid w:val="00BE5DE4"/>
    <w:rsid w:val="00BE62C5"/>
    <w:rsid w:val="00BE6511"/>
    <w:rsid w:val="00BE6971"/>
    <w:rsid w:val="00BE6A15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4921"/>
    <w:rsid w:val="00BF49D1"/>
    <w:rsid w:val="00BF4A63"/>
    <w:rsid w:val="00BF5043"/>
    <w:rsid w:val="00BF53FC"/>
    <w:rsid w:val="00BF59EE"/>
    <w:rsid w:val="00BF5AC3"/>
    <w:rsid w:val="00BF6A1E"/>
    <w:rsid w:val="00BF77BC"/>
    <w:rsid w:val="00BF7C3E"/>
    <w:rsid w:val="00BF7EAE"/>
    <w:rsid w:val="00C001AF"/>
    <w:rsid w:val="00C00B71"/>
    <w:rsid w:val="00C00D2E"/>
    <w:rsid w:val="00C00DB1"/>
    <w:rsid w:val="00C01595"/>
    <w:rsid w:val="00C0161E"/>
    <w:rsid w:val="00C01646"/>
    <w:rsid w:val="00C02760"/>
    <w:rsid w:val="00C02866"/>
    <w:rsid w:val="00C02C58"/>
    <w:rsid w:val="00C02E78"/>
    <w:rsid w:val="00C02EE4"/>
    <w:rsid w:val="00C02F35"/>
    <w:rsid w:val="00C0306A"/>
    <w:rsid w:val="00C03378"/>
    <w:rsid w:val="00C03A8A"/>
    <w:rsid w:val="00C03C58"/>
    <w:rsid w:val="00C03E9B"/>
    <w:rsid w:val="00C03FF6"/>
    <w:rsid w:val="00C0408B"/>
    <w:rsid w:val="00C049E5"/>
    <w:rsid w:val="00C04AE6"/>
    <w:rsid w:val="00C05D50"/>
    <w:rsid w:val="00C05DD8"/>
    <w:rsid w:val="00C05E29"/>
    <w:rsid w:val="00C05EE3"/>
    <w:rsid w:val="00C05FF8"/>
    <w:rsid w:val="00C06022"/>
    <w:rsid w:val="00C061AD"/>
    <w:rsid w:val="00C06222"/>
    <w:rsid w:val="00C066CB"/>
    <w:rsid w:val="00C066DC"/>
    <w:rsid w:val="00C06BCB"/>
    <w:rsid w:val="00C06F60"/>
    <w:rsid w:val="00C07433"/>
    <w:rsid w:val="00C07E40"/>
    <w:rsid w:val="00C104EF"/>
    <w:rsid w:val="00C107B8"/>
    <w:rsid w:val="00C10D01"/>
    <w:rsid w:val="00C111CB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152"/>
    <w:rsid w:val="00C137D2"/>
    <w:rsid w:val="00C13A7B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70DD"/>
    <w:rsid w:val="00C1739D"/>
    <w:rsid w:val="00C1788B"/>
    <w:rsid w:val="00C178A8"/>
    <w:rsid w:val="00C20019"/>
    <w:rsid w:val="00C201B9"/>
    <w:rsid w:val="00C205AE"/>
    <w:rsid w:val="00C20AB7"/>
    <w:rsid w:val="00C20D12"/>
    <w:rsid w:val="00C20DC9"/>
    <w:rsid w:val="00C20E24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CEE"/>
    <w:rsid w:val="00C254FA"/>
    <w:rsid w:val="00C2559E"/>
    <w:rsid w:val="00C25787"/>
    <w:rsid w:val="00C257E9"/>
    <w:rsid w:val="00C258D8"/>
    <w:rsid w:val="00C25CF7"/>
    <w:rsid w:val="00C264BB"/>
    <w:rsid w:val="00C26BF3"/>
    <w:rsid w:val="00C26D85"/>
    <w:rsid w:val="00C26E8C"/>
    <w:rsid w:val="00C2748C"/>
    <w:rsid w:val="00C27818"/>
    <w:rsid w:val="00C27A77"/>
    <w:rsid w:val="00C27A96"/>
    <w:rsid w:val="00C27E46"/>
    <w:rsid w:val="00C3020C"/>
    <w:rsid w:val="00C303A3"/>
    <w:rsid w:val="00C30A0C"/>
    <w:rsid w:val="00C30C14"/>
    <w:rsid w:val="00C31161"/>
    <w:rsid w:val="00C31186"/>
    <w:rsid w:val="00C3140D"/>
    <w:rsid w:val="00C327E8"/>
    <w:rsid w:val="00C32F0C"/>
    <w:rsid w:val="00C332A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6ED"/>
    <w:rsid w:val="00C37969"/>
    <w:rsid w:val="00C37E19"/>
    <w:rsid w:val="00C40093"/>
    <w:rsid w:val="00C40170"/>
    <w:rsid w:val="00C401F3"/>
    <w:rsid w:val="00C4029C"/>
    <w:rsid w:val="00C403B5"/>
    <w:rsid w:val="00C41637"/>
    <w:rsid w:val="00C419F0"/>
    <w:rsid w:val="00C426FA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E8D"/>
    <w:rsid w:val="00C46161"/>
    <w:rsid w:val="00C46234"/>
    <w:rsid w:val="00C4634A"/>
    <w:rsid w:val="00C466C7"/>
    <w:rsid w:val="00C46BBB"/>
    <w:rsid w:val="00C4722A"/>
    <w:rsid w:val="00C47AE6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E0E"/>
    <w:rsid w:val="00C56198"/>
    <w:rsid w:val="00C561EC"/>
    <w:rsid w:val="00C562C7"/>
    <w:rsid w:val="00C56345"/>
    <w:rsid w:val="00C5638F"/>
    <w:rsid w:val="00C564E0"/>
    <w:rsid w:val="00C566D8"/>
    <w:rsid w:val="00C56845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216"/>
    <w:rsid w:val="00C67CDE"/>
    <w:rsid w:val="00C70494"/>
    <w:rsid w:val="00C70D41"/>
    <w:rsid w:val="00C7126E"/>
    <w:rsid w:val="00C717AC"/>
    <w:rsid w:val="00C71888"/>
    <w:rsid w:val="00C71BC6"/>
    <w:rsid w:val="00C71E08"/>
    <w:rsid w:val="00C71E9E"/>
    <w:rsid w:val="00C7210E"/>
    <w:rsid w:val="00C724FA"/>
    <w:rsid w:val="00C72C5A"/>
    <w:rsid w:val="00C72D05"/>
    <w:rsid w:val="00C72E0F"/>
    <w:rsid w:val="00C72FE5"/>
    <w:rsid w:val="00C72FEC"/>
    <w:rsid w:val="00C73214"/>
    <w:rsid w:val="00C7414F"/>
    <w:rsid w:val="00C742F6"/>
    <w:rsid w:val="00C74C07"/>
    <w:rsid w:val="00C74DFF"/>
    <w:rsid w:val="00C74EF0"/>
    <w:rsid w:val="00C7541E"/>
    <w:rsid w:val="00C754AB"/>
    <w:rsid w:val="00C761D7"/>
    <w:rsid w:val="00C76207"/>
    <w:rsid w:val="00C76256"/>
    <w:rsid w:val="00C763C9"/>
    <w:rsid w:val="00C77155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8B2"/>
    <w:rsid w:val="00C84912"/>
    <w:rsid w:val="00C8556B"/>
    <w:rsid w:val="00C858B1"/>
    <w:rsid w:val="00C85AB6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21F"/>
    <w:rsid w:val="00C912D3"/>
    <w:rsid w:val="00C918E4"/>
    <w:rsid w:val="00C91ACA"/>
    <w:rsid w:val="00C921C6"/>
    <w:rsid w:val="00C925D4"/>
    <w:rsid w:val="00C931F7"/>
    <w:rsid w:val="00C936C6"/>
    <w:rsid w:val="00C93912"/>
    <w:rsid w:val="00C93B0E"/>
    <w:rsid w:val="00C93D9D"/>
    <w:rsid w:val="00C93EE0"/>
    <w:rsid w:val="00C940C2"/>
    <w:rsid w:val="00C9410B"/>
    <w:rsid w:val="00C94188"/>
    <w:rsid w:val="00C94219"/>
    <w:rsid w:val="00C9433B"/>
    <w:rsid w:val="00C9445E"/>
    <w:rsid w:val="00C9471B"/>
    <w:rsid w:val="00C9497A"/>
    <w:rsid w:val="00C94DD2"/>
    <w:rsid w:val="00C94E99"/>
    <w:rsid w:val="00C94F46"/>
    <w:rsid w:val="00C94FF0"/>
    <w:rsid w:val="00C951FC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F83"/>
    <w:rsid w:val="00CA405E"/>
    <w:rsid w:val="00CA5015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AED"/>
    <w:rsid w:val="00CB2B4A"/>
    <w:rsid w:val="00CB2B62"/>
    <w:rsid w:val="00CB3239"/>
    <w:rsid w:val="00CB3384"/>
    <w:rsid w:val="00CB39C3"/>
    <w:rsid w:val="00CB3A59"/>
    <w:rsid w:val="00CB3BB2"/>
    <w:rsid w:val="00CB3C53"/>
    <w:rsid w:val="00CB3DCF"/>
    <w:rsid w:val="00CB41A0"/>
    <w:rsid w:val="00CB46DD"/>
    <w:rsid w:val="00CB48CE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2B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229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5026"/>
    <w:rsid w:val="00CC53CB"/>
    <w:rsid w:val="00CC58B1"/>
    <w:rsid w:val="00CC5B44"/>
    <w:rsid w:val="00CC5D91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398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8C3"/>
    <w:rsid w:val="00CD290C"/>
    <w:rsid w:val="00CD2E96"/>
    <w:rsid w:val="00CD2F9A"/>
    <w:rsid w:val="00CD2FE2"/>
    <w:rsid w:val="00CD3270"/>
    <w:rsid w:val="00CD377E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D4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FF5"/>
    <w:rsid w:val="00CE5003"/>
    <w:rsid w:val="00CE5468"/>
    <w:rsid w:val="00CE58BC"/>
    <w:rsid w:val="00CE5F67"/>
    <w:rsid w:val="00CE6668"/>
    <w:rsid w:val="00CE7571"/>
    <w:rsid w:val="00CE781D"/>
    <w:rsid w:val="00CE7A4B"/>
    <w:rsid w:val="00CE7A95"/>
    <w:rsid w:val="00CE7C1F"/>
    <w:rsid w:val="00CE7FBB"/>
    <w:rsid w:val="00CF018B"/>
    <w:rsid w:val="00CF0234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A39"/>
    <w:rsid w:val="00CF1AD3"/>
    <w:rsid w:val="00CF1C34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AD"/>
    <w:rsid w:val="00CF2D90"/>
    <w:rsid w:val="00CF2EB4"/>
    <w:rsid w:val="00CF2F82"/>
    <w:rsid w:val="00CF2FC2"/>
    <w:rsid w:val="00CF3242"/>
    <w:rsid w:val="00CF3301"/>
    <w:rsid w:val="00CF3386"/>
    <w:rsid w:val="00CF37BC"/>
    <w:rsid w:val="00CF3843"/>
    <w:rsid w:val="00CF39B8"/>
    <w:rsid w:val="00CF4006"/>
    <w:rsid w:val="00CF4AB1"/>
    <w:rsid w:val="00CF4E11"/>
    <w:rsid w:val="00CF5634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90D"/>
    <w:rsid w:val="00D01B54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CF5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E1"/>
    <w:rsid w:val="00D070EE"/>
    <w:rsid w:val="00D0711C"/>
    <w:rsid w:val="00D07145"/>
    <w:rsid w:val="00D0754C"/>
    <w:rsid w:val="00D076B3"/>
    <w:rsid w:val="00D07750"/>
    <w:rsid w:val="00D0782E"/>
    <w:rsid w:val="00D079D2"/>
    <w:rsid w:val="00D07AA0"/>
    <w:rsid w:val="00D07D1C"/>
    <w:rsid w:val="00D07EFD"/>
    <w:rsid w:val="00D10AD0"/>
    <w:rsid w:val="00D10D3E"/>
    <w:rsid w:val="00D10F78"/>
    <w:rsid w:val="00D11010"/>
    <w:rsid w:val="00D11281"/>
    <w:rsid w:val="00D11B82"/>
    <w:rsid w:val="00D11C59"/>
    <w:rsid w:val="00D120FD"/>
    <w:rsid w:val="00D1226A"/>
    <w:rsid w:val="00D123E4"/>
    <w:rsid w:val="00D1288F"/>
    <w:rsid w:val="00D12A94"/>
    <w:rsid w:val="00D12E42"/>
    <w:rsid w:val="00D13603"/>
    <w:rsid w:val="00D1391C"/>
    <w:rsid w:val="00D13B14"/>
    <w:rsid w:val="00D13F00"/>
    <w:rsid w:val="00D146DC"/>
    <w:rsid w:val="00D148E5"/>
    <w:rsid w:val="00D14B28"/>
    <w:rsid w:val="00D1520E"/>
    <w:rsid w:val="00D1589D"/>
    <w:rsid w:val="00D15CA6"/>
    <w:rsid w:val="00D15E33"/>
    <w:rsid w:val="00D162AE"/>
    <w:rsid w:val="00D1660B"/>
    <w:rsid w:val="00D16AF1"/>
    <w:rsid w:val="00D1709B"/>
    <w:rsid w:val="00D172F0"/>
    <w:rsid w:val="00D17A1C"/>
    <w:rsid w:val="00D17D24"/>
    <w:rsid w:val="00D17F46"/>
    <w:rsid w:val="00D207E5"/>
    <w:rsid w:val="00D207FB"/>
    <w:rsid w:val="00D20975"/>
    <w:rsid w:val="00D20980"/>
    <w:rsid w:val="00D21191"/>
    <w:rsid w:val="00D214C0"/>
    <w:rsid w:val="00D21627"/>
    <w:rsid w:val="00D21DC9"/>
    <w:rsid w:val="00D21E4E"/>
    <w:rsid w:val="00D2222E"/>
    <w:rsid w:val="00D224F6"/>
    <w:rsid w:val="00D2254B"/>
    <w:rsid w:val="00D22D84"/>
    <w:rsid w:val="00D2305F"/>
    <w:rsid w:val="00D23090"/>
    <w:rsid w:val="00D234CE"/>
    <w:rsid w:val="00D2371A"/>
    <w:rsid w:val="00D23904"/>
    <w:rsid w:val="00D24436"/>
    <w:rsid w:val="00D2445F"/>
    <w:rsid w:val="00D2456D"/>
    <w:rsid w:val="00D24DC7"/>
    <w:rsid w:val="00D24E0C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83C"/>
    <w:rsid w:val="00D31858"/>
    <w:rsid w:val="00D31A3C"/>
    <w:rsid w:val="00D32026"/>
    <w:rsid w:val="00D3215D"/>
    <w:rsid w:val="00D3230A"/>
    <w:rsid w:val="00D32C71"/>
    <w:rsid w:val="00D32EFA"/>
    <w:rsid w:val="00D33545"/>
    <w:rsid w:val="00D33861"/>
    <w:rsid w:val="00D3398E"/>
    <w:rsid w:val="00D33C61"/>
    <w:rsid w:val="00D33FDD"/>
    <w:rsid w:val="00D34113"/>
    <w:rsid w:val="00D3498A"/>
    <w:rsid w:val="00D35547"/>
    <w:rsid w:val="00D358FD"/>
    <w:rsid w:val="00D3600C"/>
    <w:rsid w:val="00D364D7"/>
    <w:rsid w:val="00D368EE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1B2"/>
    <w:rsid w:val="00D431F9"/>
    <w:rsid w:val="00D43616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1FA"/>
    <w:rsid w:val="00D472BA"/>
    <w:rsid w:val="00D47390"/>
    <w:rsid w:val="00D47620"/>
    <w:rsid w:val="00D476EF"/>
    <w:rsid w:val="00D479E2"/>
    <w:rsid w:val="00D47A64"/>
    <w:rsid w:val="00D50921"/>
    <w:rsid w:val="00D50BDB"/>
    <w:rsid w:val="00D50DA7"/>
    <w:rsid w:val="00D51201"/>
    <w:rsid w:val="00D513A5"/>
    <w:rsid w:val="00D51856"/>
    <w:rsid w:val="00D5198E"/>
    <w:rsid w:val="00D51E63"/>
    <w:rsid w:val="00D51F4D"/>
    <w:rsid w:val="00D52BEC"/>
    <w:rsid w:val="00D52D15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C58"/>
    <w:rsid w:val="00D56DEA"/>
    <w:rsid w:val="00D56E22"/>
    <w:rsid w:val="00D56E2A"/>
    <w:rsid w:val="00D57064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5844"/>
    <w:rsid w:val="00D75F93"/>
    <w:rsid w:val="00D761E0"/>
    <w:rsid w:val="00D763DB"/>
    <w:rsid w:val="00D76466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4389"/>
    <w:rsid w:val="00D845CF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A98"/>
    <w:rsid w:val="00D86F8C"/>
    <w:rsid w:val="00D878C2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812"/>
    <w:rsid w:val="00D96A07"/>
    <w:rsid w:val="00D96A50"/>
    <w:rsid w:val="00D96C5A"/>
    <w:rsid w:val="00D9710C"/>
    <w:rsid w:val="00D9721E"/>
    <w:rsid w:val="00D972DD"/>
    <w:rsid w:val="00D97356"/>
    <w:rsid w:val="00D97686"/>
    <w:rsid w:val="00D97B3A"/>
    <w:rsid w:val="00D97D2B"/>
    <w:rsid w:val="00DA03F8"/>
    <w:rsid w:val="00DA0821"/>
    <w:rsid w:val="00DA0836"/>
    <w:rsid w:val="00DA0838"/>
    <w:rsid w:val="00DA0D0C"/>
    <w:rsid w:val="00DA0DF9"/>
    <w:rsid w:val="00DA0E28"/>
    <w:rsid w:val="00DA0F9D"/>
    <w:rsid w:val="00DA1198"/>
    <w:rsid w:val="00DA132A"/>
    <w:rsid w:val="00DA1A9A"/>
    <w:rsid w:val="00DA2010"/>
    <w:rsid w:val="00DA2097"/>
    <w:rsid w:val="00DA224D"/>
    <w:rsid w:val="00DA2811"/>
    <w:rsid w:val="00DA28EA"/>
    <w:rsid w:val="00DA30F3"/>
    <w:rsid w:val="00DA314C"/>
    <w:rsid w:val="00DA324A"/>
    <w:rsid w:val="00DA3359"/>
    <w:rsid w:val="00DA348C"/>
    <w:rsid w:val="00DA3515"/>
    <w:rsid w:val="00DA3538"/>
    <w:rsid w:val="00DA362E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777"/>
    <w:rsid w:val="00DA6789"/>
    <w:rsid w:val="00DA682B"/>
    <w:rsid w:val="00DA6F0F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CF5"/>
    <w:rsid w:val="00DB0D2F"/>
    <w:rsid w:val="00DB0E46"/>
    <w:rsid w:val="00DB138F"/>
    <w:rsid w:val="00DB1C4B"/>
    <w:rsid w:val="00DB1F1A"/>
    <w:rsid w:val="00DB241E"/>
    <w:rsid w:val="00DB273F"/>
    <w:rsid w:val="00DB27B6"/>
    <w:rsid w:val="00DB297C"/>
    <w:rsid w:val="00DB2F2E"/>
    <w:rsid w:val="00DB2F40"/>
    <w:rsid w:val="00DB32FF"/>
    <w:rsid w:val="00DB36EB"/>
    <w:rsid w:val="00DB39CC"/>
    <w:rsid w:val="00DB39DE"/>
    <w:rsid w:val="00DB3A1F"/>
    <w:rsid w:val="00DB3BEA"/>
    <w:rsid w:val="00DB3FC0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D62"/>
    <w:rsid w:val="00DB6394"/>
    <w:rsid w:val="00DB63EF"/>
    <w:rsid w:val="00DB690B"/>
    <w:rsid w:val="00DB6AD7"/>
    <w:rsid w:val="00DB6AFA"/>
    <w:rsid w:val="00DB6C4C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455"/>
    <w:rsid w:val="00DC046E"/>
    <w:rsid w:val="00DC11D2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F5F"/>
    <w:rsid w:val="00DD430C"/>
    <w:rsid w:val="00DD44CA"/>
    <w:rsid w:val="00DD44CD"/>
    <w:rsid w:val="00DD451F"/>
    <w:rsid w:val="00DD45CF"/>
    <w:rsid w:val="00DD467C"/>
    <w:rsid w:val="00DD4AA1"/>
    <w:rsid w:val="00DD4C14"/>
    <w:rsid w:val="00DD4CFE"/>
    <w:rsid w:val="00DD4E58"/>
    <w:rsid w:val="00DD4F00"/>
    <w:rsid w:val="00DD54D2"/>
    <w:rsid w:val="00DD59B7"/>
    <w:rsid w:val="00DD5A8B"/>
    <w:rsid w:val="00DD5B65"/>
    <w:rsid w:val="00DD5BBA"/>
    <w:rsid w:val="00DD5E49"/>
    <w:rsid w:val="00DD629D"/>
    <w:rsid w:val="00DD6473"/>
    <w:rsid w:val="00DD6580"/>
    <w:rsid w:val="00DD6C5D"/>
    <w:rsid w:val="00DD6C93"/>
    <w:rsid w:val="00DD6E59"/>
    <w:rsid w:val="00DD7000"/>
    <w:rsid w:val="00DD709D"/>
    <w:rsid w:val="00DD714C"/>
    <w:rsid w:val="00DE0271"/>
    <w:rsid w:val="00DE062A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1B73"/>
    <w:rsid w:val="00DE2048"/>
    <w:rsid w:val="00DE208E"/>
    <w:rsid w:val="00DE23D3"/>
    <w:rsid w:val="00DE258E"/>
    <w:rsid w:val="00DE337C"/>
    <w:rsid w:val="00DE3453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75D0"/>
    <w:rsid w:val="00DE79EF"/>
    <w:rsid w:val="00DE7B47"/>
    <w:rsid w:val="00DE7C3E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DAC"/>
    <w:rsid w:val="00DF2E13"/>
    <w:rsid w:val="00DF3302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97A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D76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C07"/>
    <w:rsid w:val="00E0526D"/>
    <w:rsid w:val="00E0599B"/>
    <w:rsid w:val="00E05B34"/>
    <w:rsid w:val="00E05ED6"/>
    <w:rsid w:val="00E06192"/>
    <w:rsid w:val="00E064CF"/>
    <w:rsid w:val="00E06AA0"/>
    <w:rsid w:val="00E06BB0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1223"/>
    <w:rsid w:val="00E11439"/>
    <w:rsid w:val="00E11633"/>
    <w:rsid w:val="00E117FD"/>
    <w:rsid w:val="00E11924"/>
    <w:rsid w:val="00E11B5C"/>
    <w:rsid w:val="00E11D73"/>
    <w:rsid w:val="00E11E2D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B12"/>
    <w:rsid w:val="00E21DD4"/>
    <w:rsid w:val="00E21E35"/>
    <w:rsid w:val="00E21E46"/>
    <w:rsid w:val="00E222A5"/>
    <w:rsid w:val="00E2247F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8"/>
    <w:rsid w:val="00E2540E"/>
    <w:rsid w:val="00E25979"/>
    <w:rsid w:val="00E25C0A"/>
    <w:rsid w:val="00E25C1A"/>
    <w:rsid w:val="00E26014"/>
    <w:rsid w:val="00E265A5"/>
    <w:rsid w:val="00E266DC"/>
    <w:rsid w:val="00E269B7"/>
    <w:rsid w:val="00E26CB0"/>
    <w:rsid w:val="00E26FC5"/>
    <w:rsid w:val="00E273C8"/>
    <w:rsid w:val="00E27B64"/>
    <w:rsid w:val="00E305B9"/>
    <w:rsid w:val="00E31899"/>
    <w:rsid w:val="00E31AF1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49"/>
    <w:rsid w:val="00E378A1"/>
    <w:rsid w:val="00E402FC"/>
    <w:rsid w:val="00E404A7"/>
    <w:rsid w:val="00E406C2"/>
    <w:rsid w:val="00E40D5B"/>
    <w:rsid w:val="00E4113C"/>
    <w:rsid w:val="00E41454"/>
    <w:rsid w:val="00E41717"/>
    <w:rsid w:val="00E4182E"/>
    <w:rsid w:val="00E4189A"/>
    <w:rsid w:val="00E41B39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82"/>
    <w:rsid w:val="00E45C31"/>
    <w:rsid w:val="00E45C92"/>
    <w:rsid w:val="00E45C97"/>
    <w:rsid w:val="00E45CDD"/>
    <w:rsid w:val="00E45FBD"/>
    <w:rsid w:val="00E46D5C"/>
    <w:rsid w:val="00E473A4"/>
    <w:rsid w:val="00E5020B"/>
    <w:rsid w:val="00E5030D"/>
    <w:rsid w:val="00E504EE"/>
    <w:rsid w:val="00E510DC"/>
    <w:rsid w:val="00E5135D"/>
    <w:rsid w:val="00E5155E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91E"/>
    <w:rsid w:val="00E53072"/>
    <w:rsid w:val="00E53371"/>
    <w:rsid w:val="00E533F0"/>
    <w:rsid w:val="00E5372B"/>
    <w:rsid w:val="00E5392A"/>
    <w:rsid w:val="00E541DF"/>
    <w:rsid w:val="00E546FF"/>
    <w:rsid w:val="00E54D7B"/>
    <w:rsid w:val="00E555F8"/>
    <w:rsid w:val="00E5574F"/>
    <w:rsid w:val="00E557B9"/>
    <w:rsid w:val="00E55B17"/>
    <w:rsid w:val="00E55E9A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60027"/>
    <w:rsid w:val="00E6012C"/>
    <w:rsid w:val="00E603A9"/>
    <w:rsid w:val="00E60419"/>
    <w:rsid w:val="00E60789"/>
    <w:rsid w:val="00E60AD8"/>
    <w:rsid w:val="00E61621"/>
    <w:rsid w:val="00E61648"/>
    <w:rsid w:val="00E6165C"/>
    <w:rsid w:val="00E61DDD"/>
    <w:rsid w:val="00E634A2"/>
    <w:rsid w:val="00E63566"/>
    <w:rsid w:val="00E635FF"/>
    <w:rsid w:val="00E637BA"/>
    <w:rsid w:val="00E643EC"/>
    <w:rsid w:val="00E6480D"/>
    <w:rsid w:val="00E64CAE"/>
    <w:rsid w:val="00E64F07"/>
    <w:rsid w:val="00E65017"/>
    <w:rsid w:val="00E65306"/>
    <w:rsid w:val="00E65460"/>
    <w:rsid w:val="00E654CB"/>
    <w:rsid w:val="00E654F0"/>
    <w:rsid w:val="00E6559C"/>
    <w:rsid w:val="00E655A6"/>
    <w:rsid w:val="00E65AB4"/>
    <w:rsid w:val="00E65BC1"/>
    <w:rsid w:val="00E65BDB"/>
    <w:rsid w:val="00E663B2"/>
    <w:rsid w:val="00E66724"/>
    <w:rsid w:val="00E6713E"/>
    <w:rsid w:val="00E67257"/>
    <w:rsid w:val="00E67287"/>
    <w:rsid w:val="00E674F9"/>
    <w:rsid w:val="00E67669"/>
    <w:rsid w:val="00E678EC"/>
    <w:rsid w:val="00E6796E"/>
    <w:rsid w:val="00E67C30"/>
    <w:rsid w:val="00E67D67"/>
    <w:rsid w:val="00E67F53"/>
    <w:rsid w:val="00E7093B"/>
    <w:rsid w:val="00E7129F"/>
    <w:rsid w:val="00E7137A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346"/>
    <w:rsid w:val="00E806B6"/>
    <w:rsid w:val="00E808F3"/>
    <w:rsid w:val="00E80DD1"/>
    <w:rsid w:val="00E8123A"/>
    <w:rsid w:val="00E81349"/>
    <w:rsid w:val="00E81A23"/>
    <w:rsid w:val="00E8206C"/>
    <w:rsid w:val="00E82362"/>
    <w:rsid w:val="00E825DA"/>
    <w:rsid w:val="00E82826"/>
    <w:rsid w:val="00E8286F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DD3"/>
    <w:rsid w:val="00E86DEE"/>
    <w:rsid w:val="00E86E79"/>
    <w:rsid w:val="00E86E7D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9B5"/>
    <w:rsid w:val="00E93A2E"/>
    <w:rsid w:val="00E93DE9"/>
    <w:rsid w:val="00E94060"/>
    <w:rsid w:val="00E944C8"/>
    <w:rsid w:val="00E944D6"/>
    <w:rsid w:val="00E9467A"/>
    <w:rsid w:val="00E95984"/>
    <w:rsid w:val="00E95BA6"/>
    <w:rsid w:val="00E95BC0"/>
    <w:rsid w:val="00E95C57"/>
    <w:rsid w:val="00E9607F"/>
    <w:rsid w:val="00E9653B"/>
    <w:rsid w:val="00E967E1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8B"/>
    <w:rsid w:val="00EA22ED"/>
    <w:rsid w:val="00EA2744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7532"/>
    <w:rsid w:val="00EA7549"/>
    <w:rsid w:val="00EA7692"/>
    <w:rsid w:val="00EA784C"/>
    <w:rsid w:val="00EB0367"/>
    <w:rsid w:val="00EB041B"/>
    <w:rsid w:val="00EB0690"/>
    <w:rsid w:val="00EB0940"/>
    <w:rsid w:val="00EB0B2D"/>
    <w:rsid w:val="00EB0D73"/>
    <w:rsid w:val="00EB0DA9"/>
    <w:rsid w:val="00EB14A9"/>
    <w:rsid w:val="00EB15B5"/>
    <w:rsid w:val="00EB15C4"/>
    <w:rsid w:val="00EB16D8"/>
    <w:rsid w:val="00EB18EF"/>
    <w:rsid w:val="00EB1AAF"/>
    <w:rsid w:val="00EB1C53"/>
    <w:rsid w:val="00EB20C7"/>
    <w:rsid w:val="00EB224B"/>
    <w:rsid w:val="00EB225E"/>
    <w:rsid w:val="00EB22FE"/>
    <w:rsid w:val="00EB24A5"/>
    <w:rsid w:val="00EB29E7"/>
    <w:rsid w:val="00EB2FB6"/>
    <w:rsid w:val="00EB301E"/>
    <w:rsid w:val="00EB31F4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ABA"/>
    <w:rsid w:val="00EB5B6C"/>
    <w:rsid w:val="00EB5BEE"/>
    <w:rsid w:val="00EB656A"/>
    <w:rsid w:val="00EB6BBB"/>
    <w:rsid w:val="00EB6D6B"/>
    <w:rsid w:val="00EB6D8C"/>
    <w:rsid w:val="00EB6ED6"/>
    <w:rsid w:val="00EB76A1"/>
    <w:rsid w:val="00EB773C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DF9"/>
    <w:rsid w:val="00EC1ECA"/>
    <w:rsid w:val="00EC1F10"/>
    <w:rsid w:val="00EC1F96"/>
    <w:rsid w:val="00EC205E"/>
    <w:rsid w:val="00EC2249"/>
    <w:rsid w:val="00EC2519"/>
    <w:rsid w:val="00EC28E7"/>
    <w:rsid w:val="00EC2999"/>
    <w:rsid w:val="00EC2B39"/>
    <w:rsid w:val="00EC2D91"/>
    <w:rsid w:val="00EC30D0"/>
    <w:rsid w:val="00EC449C"/>
    <w:rsid w:val="00EC45B0"/>
    <w:rsid w:val="00EC4851"/>
    <w:rsid w:val="00EC4C12"/>
    <w:rsid w:val="00EC4C21"/>
    <w:rsid w:val="00EC51CB"/>
    <w:rsid w:val="00EC5816"/>
    <w:rsid w:val="00EC5A1A"/>
    <w:rsid w:val="00EC5D80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3D7"/>
    <w:rsid w:val="00ED5580"/>
    <w:rsid w:val="00ED59C9"/>
    <w:rsid w:val="00ED5A60"/>
    <w:rsid w:val="00ED5AF1"/>
    <w:rsid w:val="00ED5DB1"/>
    <w:rsid w:val="00ED64C1"/>
    <w:rsid w:val="00ED6B00"/>
    <w:rsid w:val="00ED70E1"/>
    <w:rsid w:val="00ED738A"/>
    <w:rsid w:val="00ED749A"/>
    <w:rsid w:val="00ED75D8"/>
    <w:rsid w:val="00ED7769"/>
    <w:rsid w:val="00ED779B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8DB"/>
    <w:rsid w:val="00EE2938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3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A50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522A"/>
    <w:rsid w:val="00EF56B8"/>
    <w:rsid w:val="00EF58AC"/>
    <w:rsid w:val="00EF5C9D"/>
    <w:rsid w:val="00EF6372"/>
    <w:rsid w:val="00EF6598"/>
    <w:rsid w:val="00EF6621"/>
    <w:rsid w:val="00EF674B"/>
    <w:rsid w:val="00EF6849"/>
    <w:rsid w:val="00EF684A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1199"/>
    <w:rsid w:val="00F011C9"/>
    <w:rsid w:val="00F0139F"/>
    <w:rsid w:val="00F0155C"/>
    <w:rsid w:val="00F01569"/>
    <w:rsid w:val="00F01963"/>
    <w:rsid w:val="00F019A5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EA"/>
    <w:rsid w:val="00F0350B"/>
    <w:rsid w:val="00F03662"/>
    <w:rsid w:val="00F0388C"/>
    <w:rsid w:val="00F03A40"/>
    <w:rsid w:val="00F03F6E"/>
    <w:rsid w:val="00F0437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968"/>
    <w:rsid w:val="00F219BD"/>
    <w:rsid w:val="00F21B45"/>
    <w:rsid w:val="00F21E7C"/>
    <w:rsid w:val="00F22332"/>
    <w:rsid w:val="00F2332F"/>
    <w:rsid w:val="00F23FE3"/>
    <w:rsid w:val="00F23FE5"/>
    <w:rsid w:val="00F240A5"/>
    <w:rsid w:val="00F2415C"/>
    <w:rsid w:val="00F2476F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D36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5186"/>
    <w:rsid w:val="00F354A1"/>
    <w:rsid w:val="00F35C28"/>
    <w:rsid w:val="00F36216"/>
    <w:rsid w:val="00F36492"/>
    <w:rsid w:val="00F36501"/>
    <w:rsid w:val="00F36E2F"/>
    <w:rsid w:val="00F37481"/>
    <w:rsid w:val="00F375E0"/>
    <w:rsid w:val="00F37652"/>
    <w:rsid w:val="00F37C04"/>
    <w:rsid w:val="00F402A2"/>
    <w:rsid w:val="00F4048A"/>
    <w:rsid w:val="00F40630"/>
    <w:rsid w:val="00F40638"/>
    <w:rsid w:val="00F40C1C"/>
    <w:rsid w:val="00F40FB5"/>
    <w:rsid w:val="00F40FE7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8FC"/>
    <w:rsid w:val="00F44983"/>
    <w:rsid w:val="00F44BE5"/>
    <w:rsid w:val="00F4505B"/>
    <w:rsid w:val="00F4515B"/>
    <w:rsid w:val="00F45B44"/>
    <w:rsid w:val="00F45BC4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5AE"/>
    <w:rsid w:val="00F52A37"/>
    <w:rsid w:val="00F52B46"/>
    <w:rsid w:val="00F52CC7"/>
    <w:rsid w:val="00F52DED"/>
    <w:rsid w:val="00F52E48"/>
    <w:rsid w:val="00F52E88"/>
    <w:rsid w:val="00F52FEA"/>
    <w:rsid w:val="00F532D5"/>
    <w:rsid w:val="00F533E7"/>
    <w:rsid w:val="00F53776"/>
    <w:rsid w:val="00F53837"/>
    <w:rsid w:val="00F54040"/>
    <w:rsid w:val="00F54672"/>
    <w:rsid w:val="00F54978"/>
    <w:rsid w:val="00F54BB4"/>
    <w:rsid w:val="00F54DAA"/>
    <w:rsid w:val="00F5553B"/>
    <w:rsid w:val="00F557FB"/>
    <w:rsid w:val="00F55A03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34F"/>
    <w:rsid w:val="00F624DF"/>
    <w:rsid w:val="00F6253E"/>
    <w:rsid w:val="00F6258F"/>
    <w:rsid w:val="00F62651"/>
    <w:rsid w:val="00F627D3"/>
    <w:rsid w:val="00F62B21"/>
    <w:rsid w:val="00F62CD1"/>
    <w:rsid w:val="00F62E26"/>
    <w:rsid w:val="00F630FB"/>
    <w:rsid w:val="00F63D2F"/>
    <w:rsid w:val="00F63E43"/>
    <w:rsid w:val="00F64437"/>
    <w:rsid w:val="00F645AA"/>
    <w:rsid w:val="00F64A5A"/>
    <w:rsid w:val="00F654CE"/>
    <w:rsid w:val="00F655DB"/>
    <w:rsid w:val="00F65786"/>
    <w:rsid w:val="00F657E8"/>
    <w:rsid w:val="00F657FC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BD1"/>
    <w:rsid w:val="00F71FDB"/>
    <w:rsid w:val="00F721A6"/>
    <w:rsid w:val="00F72295"/>
    <w:rsid w:val="00F72612"/>
    <w:rsid w:val="00F726F3"/>
    <w:rsid w:val="00F72E1B"/>
    <w:rsid w:val="00F734EB"/>
    <w:rsid w:val="00F73733"/>
    <w:rsid w:val="00F73AA6"/>
    <w:rsid w:val="00F73E43"/>
    <w:rsid w:val="00F73F3C"/>
    <w:rsid w:val="00F73F7F"/>
    <w:rsid w:val="00F743FB"/>
    <w:rsid w:val="00F74425"/>
    <w:rsid w:val="00F744C6"/>
    <w:rsid w:val="00F745DC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6253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8BC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6B7"/>
    <w:rsid w:val="00FB57B7"/>
    <w:rsid w:val="00FB6092"/>
    <w:rsid w:val="00FB6386"/>
    <w:rsid w:val="00FB6503"/>
    <w:rsid w:val="00FB67D7"/>
    <w:rsid w:val="00FB6B44"/>
    <w:rsid w:val="00FB6BF8"/>
    <w:rsid w:val="00FB6D04"/>
    <w:rsid w:val="00FB6FDC"/>
    <w:rsid w:val="00FB71AB"/>
    <w:rsid w:val="00FB769E"/>
    <w:rsid w:val="00FB77D1"/>
    <w:rsid w:val="00FB7BE6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FA6"/>
    <w:rsid w:val="00FD074E"/>
    <w:rsid w:val="00FD0963"/>
    <w:rsid w:val="00FD0D03"/>
    <w:rsid w:val="00FD0DF4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2F45"/>
    <w:rsid w:val="00FD31E6"/>
    <w:rsid w:val="00FD3690"/>
    <w:rsid w:val="00FD384C"/>
    <w:rsid w:val="00FD3B0C"/>
    <w:rsid w:val="00FD3BAC"/>
    <w:rsid w:val="00FD46C1"/>
    <w:rsid w:val="00FD48F7"/>
    <w:rsid w:val="00FD4C57"/>
    <w:rsid w:val="00FD4D07"/>
    <w:rsid w:val="00FD4E6C"/>
    <w:rsid w:val="00FD536F"/>
    <w:rsid w:val="00FD5526"/>
    <w:rsid w:val="00FD56CD"/>
    <w:rsid w:val="00FD573C"/>
    <w:rsid w:val="00FD59B1"/>
    <w:rsid w:val="00FD5BB9"/>
    <w:rsid w:val="00FD5DF4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4084"/>
    <w:rsid w:val="00FE4178"/>
    <w:rsid w:val="00FE41B3"/>
    <w:rsid w:val="00FE47B0"/>
    <w:rsid w:val="00FE4804"/>
    <w:rsid w:val="00FE4825"/>
    <w:rsid w:val="00FE4FED"/>
    <w:rsid w:val="00FE4FF3"/>
    <w:rsid w:val="00FE50AF"/>
    <w:rsid w:val="00FE53EF"/>
    <w:rsid w:val="00FE560B"/>
    <w:rsid w:val="00FE5721"/>
    <w:rsid w:val="00FE5727"/>
    <w:rsid w:val="00FE5D7C"/>
    <w:rsid w:val="00FE65B8"/>
    <w:rsid w:val="00FE67FF"/>
    <w:rsid w:val="00FE6B02"/>
    <w:rsid w:val="00FE6B5D"/>
    <w:rsid w:val="00FE6C80"/>
    <w:rsid w:val="00FE6CF7"/>
    <w:rsid w:val="00FE6D8B"/>
    <w:rsid w:val="00FE6FC9"/>
    <w:rsid w:val="00FE70C3"/>
    <w:rsid w:val="00FE7501"/>
    <w:rsid w:val="00FE7593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465"/>
    <w:rsid w:val="00FF26EA"/>
    <w:rsid w:val="00FF297C"/>
    <w:rsid w:val="00FF2F0B"/>
    <w:rsid w:val="00FF3375"/>
    <w:rsid w:val="00FF3D84"/>
    <w:rsid w:val="00FF3FDB"/>
    <w:rsid w:val="00FF42BA"/>
    <w:rsid w:val="00FF53B7"/>
    <w:rsid w:val="00FF55A5"/>
    <w:rsid w:val="00FF55E7"/>
    <w:rsid w:val="00FF57FE"/>
    <w:rsid w:val="00FF581D"/>
    <w:rsid w:val="00FF5C2D"/>
    <w:rsid w:val="00FF5F77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1A8E2603-50FB-48B6-948D-CB87CF6B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56952"/>
    <w:pPr>
      <w:keepNext/>
      <w:keepLines/>
      <w:numPr>
        <w:numId w:val="34"/>
      </w:numPr>
      <w:pBdr>
        <w:top w:val="single" w:sz="12" w:space="1" w:color="auto"/>
      </w:pBdr>
      <w:spacing w:before="240" w:after="180"/>
      <w:ind w:left="0" w:firstLine="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56952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35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56952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E6JD2UEEJPRS-1285206665-5530</_dlc_DocId>
    <_dlc_DocIdUrl xmlns="6644bbd9-135b-4773-ad84-bc84a2f6263e">
      <Url>https://qualcomm.sharepoint.com/teams/LocationTechnology/ExternalFocus/_layouts/15/DocIdRedir.aspx?ID=E6JD2UEEJPRS-1285206665-5530</Url>
      <Description>E6JD2UEEJPRS-1285206665-5530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C53FC8A-D675-43E0-817F-B7214028D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17947</TotalTime>
  <Pages>4</Pages>
  <Words>2107</Words>
  <Characters>12012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Gabi Sarkis</cp:lastModifiedBy>
  <cp:revision>3254</cp:revision>
  <cp:lastPrinted>2018-09-27T14:55:00Z</cp:lastPrinted>
  <dcterms:created xsi:type="dcterms:W3CDTF">2019-10-18T08:39:00Z</dcterms:created>
  <dcterms:modified xsi:type="dcterms:W3CDTF">2023-02-17T16:42:00Z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07261c64-6247-48ef-8387-2ed6b8fbb2e9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